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008" w:rsidRPr="00AC1435" w:rsidRDefault="00A7200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1435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5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0"/>
        <w:gridCol w:w="7039"/>
        <w:gridCol w:w="1559"/>
        <w:gridCol w:w="2978"/>
      </w:tblGrid>
      <w:tr w:rsidR="00A72008" w:rsidRPr="00EA5BD9">
        <w:trPr>
          <w:trHeight w:val="2156"/>
        </w:trPr>
        <w:tc>
          <w:tcPr>
            <w:tcW w:w="3700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7039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2978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формированию которых способствует элемент программы</w:t>
            </w:r>
          </w:p>
        </w:tc>
      </w:tr>
      <w:tr w:rsidR="00A72008" w:rsidRPr="00EA5BD9">
        <w:trPr>
          <w:trHeight w:val="586"/>
        </w:trPr>
        <w:tc>
          <w:tcPr>
            <w:tcW w:w="3700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039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:rsidR="00A72008" w:rsidRPr="00EA5BD9" w:rsidRDefault="00A72008" w:rsidP="00EA5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A5B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A72008" w:rsidRPr="007C4745">
        <w:trPr>
          <w:trHeight w:val="360"/>
        </w:trPr>
        <w:tc>
          <w:tcPr>
            <w:tcW w:w="3700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Инженерное благоустройство территорий</w:t>
            </w: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08, ОК 09, ОК 10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2.1,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2.4,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3.5,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A72008" w:rsidRPr="007C4745" w:rsidTr="007C4745">
        <w:trPr>
          <w:trHeight w:val="1007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1.Общие сведения об организации  территории поселения.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Общие требования к градостроительной оценке природных условий территорий поселения, критерии оценки степени ее благоприятности.</w:t>
            </w:r>
          </w:p>
        </w:tc>
        <w:tc>
          <w:tcPr>
            <w:tcW w:w="1559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755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Функционально-планировочная структура поселения, зонирование территорий, принципы расположения видов территории по отношению к руслам рек, розе ветров.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Общие сведения об инженерной подготовке территорий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Понятие инженерной подготовки территорий, мероприятия инженерной подготовки: общие и специальные. Инженерная защита территории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blPrEx>
          <w:tblLook w:val="0000"/>
        </w:tblPrEx>
        <w:trPr>
          <w:trHeight w:val="264"/>
        </w:trPr>
        <w:tc>
          <w:tcPr>
            <w:tcW w:w="3700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Инженерные сети и оборудование территорий поселений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08, ОК 09, ОК 10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2.1,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2.4,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3.5,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A72008" w:rsidRPr="007C4745">
        <w:tblPrEx>
          <w:tblLook w:val="0000"/>
        </w:tblPrEx>
        <w:trPr>
          <w:trHeight w:val="560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1.Общие понятия об инженерных сетях поселений 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Инженерные сети, их виды и классификация.</w:t>
            </w:r>
          </w:p>
        </w:tc>
        <w:tc>
          <w:tcPr>
            <w:tcW w:w="1559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blPrEx>
          <w:tblLook w:val="0000"/>
        </w:tblPrEx>
        <w:trPr>
          <w:trHeight w:val="348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Внутренние и внешние инженерные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blPrEx>
          <w:tblLook w:val="0000"/>
        </w:tblPrEx>
        <w:trPr>
          <w:trHeight w:val="272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Принципы размещения инженерных сетей.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blPrEx>
          <w:tblLook w:val="0000"/>
        </w:tblPrEx>
        <w:trPr>
          <w:trHeight w:val="260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Подземные коммуникации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Общие сведения о подземных коммуникациях. Принципы размещения и способы прокладки подземных коммуникаций.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blPrEx>
          <w:tblLook w:val="0000"/>
        </w:tblPrEx>
        <w:trPr>
          <w:trHeight w:val="261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1. Условные обозначения инженерных сетей на планах и схемах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blPrEx>
          <w:tblLook w:val="0000"/>
        </w:tblPrEx>
        <w:trPr>
          <w:trHeight w:val="261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 (продолжение).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инженерных сетей на планах и схемах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blPrEx>
          <w:tblLook w:val="0000"/>
        </w:tblPrEx>
        <w:trPr>
          <w:trHeight w:val="261"/>
        </w:trPr>
        <w:tc>
          <w:tcPr>
            <w:tcW w:w="3700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 (продолжение).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инженерных сетей на планах и схемах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72008" w:rsidRPr="007C4745" w:rsidRDefault="00A72008" w:rsidP="007C47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2008" w:rsidRPr="007C4745" w:rsidRDefault="00A72008" w:rsidP="007C47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7938"/>
        <w:gridCol w:w="1559"/>
        <w:gridCol w:w="2977"/>
      </w:tblGrid>
      <w:tr w:rsidR="00A72008" w:rsidRPr="007C4745">
        <w:trPr>
          <w:trHeight w:val="300"/>
        </w:trPr>
        <w:tc>
          <w:tcPr>
            <w:tcW w:w="2802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Водоснабжение и водоотведение поселений</w:t>
            </w: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08, ОК 09, ОК 10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2.1,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2.4,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3.5,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A72008" w:rsidRPr="007C4745">
        <w:trPr>
          <w:trHeight w:val="106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Водоснабжение поселений 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Источники водоснабжения. Водозаборные сооружения. Водоподъемные устройства. Очистка и обеззараживание воды. Водонапорные башни и резервуары.</w:t>
            </w:r>
          </w:p>
        </w:tc>
        <w:tc>
          <w:tcPr>
            <w:tcW w:w="1559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50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Водоснабжение зданий 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Системы и схемы водоснабжения.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46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Элементы внутреннего водопровода. Противопожарные водопроводы.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26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Водоотведения поселений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Классификация сточных вод и системы канализации. Очистка сточных вод. Системы хозяйственно-бытовой канализации. Внутренний водосток с покрытий.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76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Водоотведение поселений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оборудование наружной канализации сети. Способы трассировки уличных сетей, глубина их заложения. Очистка сточных вод. 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60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6.Организация стока поверхностных вод.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Санитарная очистка поселений.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28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2. Основы проектирования водопроводной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28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2. (продолжение). Основы проектирования водопроводной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28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2. (продолжение). Основы проектирования водопроводной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28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2. (продолжение). Основы проектирования водопроводной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64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№ 3. Основы проектирования канализационной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465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№ 3 (продолжение) Основы проектирования канализационной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64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№ 3 (продолжение) Основы проектирования канализационной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341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№ 3 (продолжение) Основы проектирования канализационной сети.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2008" w:rsidRPr="007C4745">
        <w:trPr>
          <w:trHeight w:val="430"/>
        </w:trPr>
        <w:tc>
          <w:tcPr>
            <w:tcW w:w="2802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 поселений и зданий</w:t>
            </w: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08, ОК 09, ОК 10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2.1,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2.4,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3.5,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A72008" w:rsidRPr="007C4745">
        <w:trPr>
          <w:trHeight w:val="43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Теплоснабжение поселений 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Источники тепла. Тепловые сети.</w:t>
            </w:r>
          </w:p>
        </w:tc>
        <w:tc>
          <w:tcPr>
            <w:tcW w:w="1559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31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Устройство и оборудование тепловой сети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29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схемы отопления зданий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Система отопления, и классификация.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267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систем отопления 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193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Отопительные приборы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43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 №4.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принципиальных схем теплоснабжение поселения.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43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задание №4 (продолжение).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принципиальных схем теплоснабжение поселения.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43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задание №4 (продолжение).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принципиальных схем теплоснабжение поселения.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43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задание №4 (продолжение).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принципиальных схем теплоснабжение поселения.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240"/>
        </w:trPr>
        <w:tc>
          <w:tcPr>
            <w:tcW w:w="2802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Вентиляция и кондиционирование   зданий</w:t>
            </w: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08, ОК 09, ОК 10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2.1,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2.4,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3.5,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A72008" w:rsidRPr="007C4745">
        <w:trPr>
          <w:trHeight w:val="86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систем вентиляции. Естественная вентиляция: канальная и бесканальная. </w:t>
            </w:r>
          </w:p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Механическая вентиляция: местная и общеобменная.</w:t>
            </w:r>
          </w:p>
        </w:tc>
        <w:tc>
          <w:tcPr>
            <w:tcW w:w="1559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172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Кондиционирование воздуха.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95"/>
        </w:trPr>
        <w:tc>
          <w:tcPr>
            <w:tcW w:w="2802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Газоснабжение поселений и зданий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 08, ОК 09, ОК 10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ПК 2.1, 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2.4,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3.5,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354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Система газоснабжение поселений. Газопроводные сети.</w:t>
            </w:r>
          </w:p>
        </w:tc>
        <w:tc>
          <w:tcPr>
            <w:tcW w:w="1559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614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Газораспределительные станции. Внутреннее устройство газоснабжение зданий.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81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Бытовые газовые приборы и установки.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614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 № 5.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принципиальных схем газоснабжение поселений и зданий.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614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задание № 5.  (продолжение)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принципиальных схем газоснабжение поселений и зданий.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614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задание № 5  (продолжение)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 Рассмотрение принципиальных схем газоснабжение поселений и зданий.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>
        <w:trPr>
          <w:trHeight w:val="614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задание № 5 (продолжение) </w:t>
            </w: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  Рассмотрение принципиальных схем газоснабжение поселений и зданий.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177"/>
        </w:trPr>
        <w:tc>
          <w:tcPr>
            <w:tcW w:w="2802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Электроснабжение поселений и зданий</w:t>
            </w: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559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07, ОК  08, ОК 09, ОК 10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ПК 2.1, 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2.4,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3.5,</w:t>
            </w:r>
          </w:p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A72008" w:rsidRPr="007C4745" w:rsidTr="007C4745">
        <w:trPr>
          <w:trHeight w:val="346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системах электроснабжения объектов. </w:t>
            </w:r>
          </w:p>
        </w:tc>
        <w:tc>
          <w:tcPr>
            <w:tcW w:w="1559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333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Напряжение электрических сетей.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177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Потребители электрических нагрузок.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147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Электрические нагрузки. Линии электропередач.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210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08" w:rsidRPr="007C4745" w:rsidTr="007C4745">
        <w:trPr>
          <w:trHeight w:val="204"/>
        </w:trPr>
        <w:tc>
          <w:tcPr>
            <w:tcW w:w="2802" w:type="dxa"/>
            <w:vMerge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008" w:rsidRPr="007C4745" w:rsidRDefault="00A72008" w:rsidP="007C4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4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7" w:type="dxa"/>
          </w:tcPr>
          <w:p w:rsidR="00A72008" w:rsidRPr="007C4745" w:rsidRDefault="00A72008" w:rsidP="007C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008" w:rsidRPr="007C4745" w:rsidRDefault="00A72008" w:rsidP="007C47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72008" w:rsidRPr="007C4745" w:rsidSect="00482812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35433"/>
    <w:multiLevelType w:val="hybridMultilevel"/>
    <w:tmpl w:val="F366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E38D8"/>
    <w:multiLevelType w:val="hybridMultilevel"/>
    <w:tmpl w:val="6110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57655"/>
    <w:multiLevelType w:val="hybridMultilevel"/>
    <w:tmpl w:val="66346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A4E94"/>
    <w:multiLevelType w:val="hybridMultilevel"/>
    <w:tmpl w:val="B3B47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A78AF"/>
    <w:multiLevelType w:val="hybridMultilevel"/>
    <w:tmpl w:val="EBF2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F505C4"/>
    <w:multiLevelType w:val="hybridMultilevel"/>
    <w:tmpl w:val="CD502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AD8"/>
    <w:rsid w:val="00000317"/>
    <w:rsid w:val="00001D9C"/>
    <w:rsid w:val="00003E96"/>
    <w:rsid w:val="00003FFD"/>
    <w:rsid w:val="000041FB"/>
    <w:rsid w:val="00005C34"/>
    <w:rsid w:val="00006803"/>
    <w:rsid w:val="0000762D"/>
    <w:rsid w:val="00010864"/>
    <w:rsid w:val="00012C38"/>
    <w:rsid w:val="000131A7"/>
    <w:rsid w:val="00013348"/>
    <w:rsid w:val="00014BD1"/>
    <w:rsid w:val="00015235"/>
    <w:rsid w:val="000155F7"/>
    <w:rsid w:val="0001638C"/>
    <w:rsid w:val="00016955"/>
    <w:rsid w:val="0001757D"/>
    <w:rsid w:val="00017E56"/>
    <w:rsid w:val="000205A4"/>
    <w:rsid w:val="00021790"/>
    <w:rsid w:val="0002187D"/>
    <w:rsid w:val="00021C89"/>
    <w:rsid w:val="000222DD"/>
    <w:rsid w:val="00022302"/>
    <w:rsid w:val="000226B4"/>
    <w:rsid w:val="0002332E"/>
    <w:rsid w:val="0002342A"/>
    <w:rsid w:val="000234D4"/>
    <w:rsid w:val="0002354F"/>
    <w:rsid w:val="0002397A"/>
    <w:rsid w:val="00025165"/>
    <w:rsid w:val="00026350"/>
    <w:rsid w:val="0002723B"/>
    <w:rsid w:val="00027924"/>
    <w:rsid w:val="00030A84"/>
    <w:rsid w:val="00030D63"/>
    <w:rsid w:val="000325A6"/>
    <w:rsid w:val="000330AD"/>
    <w:rsid w:val="00033688"/>
    <w:rsid w:val="000347D7"/>
    <w:rsid w:val="00034BFE"/>
    <w:rsid w:val="00035BEB"/>
    <w:rsid w:val="00036C68"/>
    <w:rsid w:val="00037FEB"/>
    <w:rsid w:val="0004122F"/>
    <w:rsid w:val="00041ADF"/>
    <w:rsid w:val="00041B5C"/>
    <w:rsid w:val="00043A79"/>
    <w:rsid w:val="00043C6C"/>
    <w:rsid w:val="000447CF"/>
    <w:rsid w:val="00044F49"/>
    <w:rsid w:val="00045691"/>
    <w:rsid w:val="00046EC1"/>
    <w:rsid w:val="00050EF2"/>
    <w:rsid w:val="000515D1"/>
    <w:rsid w:val="000560E1"/>
    <w:rsid w:val="00056B53"/>
    <w:rsid w:val="00056C5C"/>
    <w:rsid w:val="000570A8"/>
    <w:rsid w:val="0006182A"/>
    <w:rsid w:val="00062F4E"/>
    <w:rsid w:val="00063126"/>
    <w:rsid w:val="00063312"/>
    <w:rsid w:val="0006371A"/>
    <w:rsid w:val="00063F76"/>
    <w:rsid w:val="000640B4"/>
    <w:rsid w:val="000671E8"/>
    <w:rsid w:val="00067228"/>
    <w:rsid w:val="00070E29"/>
    <w:rsid w:val="0007163F"/>
    <w:rsid w:val="00071788"/>
    <w:rsid w:val="00071F7B"/>
    <w:rsid w:val="00072398"/>
    <w:rsid w:val="00072B4E"/>
    <w:rsid w:val="00072DCA"/>
    <w:rsid w:val="00073760"/>
    <w:rsid w:val="00073C37"/>
    <w:rsid w:val="00074AA3"/>
    <w:rsid w:val="0007696B"/>
    <w:rsid w:val="00076CB5"/>
    <w:rsid w:val="000770A7"/>
    <w:rsid w:val="000774D1"/>
    <w:rsid w:val="00077B3D"/>
    <w:rsid w:val="00077B96"/>
    <w:rsid w:val="0008128D"/>
    <w:rsid w:val="00081E9E"/>
    <w:rsid w:val="00082009"/>
    <w:rsid w:val="00083C69"/>
    <w:rsid w:val="00084722"/>
    <w:rsid w:val="00084CB2"/>
    <w:rsid w:val="00084D03"/>
    <w:rsid w:val="00085173"/>
    <w:rsid w:val="00086368"/>
    <w:rsid w:val="0008639C"/>
    <w:rsid w:val="000871EE"/>
    <w:rsid w:val="000900D5"/>
    <w:rsid w:val="0009015F"/>
    <w:rsid w:val="00091E2C"/>
    <w:rsid w:val="00092744"/>
    <w:rsid w:val="000936C9"/>
    <w:rsid w:val="00094E7F"/>
    <w:rsid w:val="00095B83"/>
    <w:rsid w:val="00097CDD"/>
    <w:rsid w:val="000A0869"/>
    <w:rsid w:val="000A1381"/>
    <w:rsid w:val="000A2125"/>
    <w:rsid w:val="000A275B"/>
    <w:rsid w:val="000A3A37"/>
    <w:rsid w:val="000A3C36"/>
    <w:rsid w:val="000A3CBB"/>
    <w:rsid w:val="000A3EBC"/>
    <w:rsid w:val="000A4E4A"/>
    <w:rsid w:val="000A60AD"/>
    <w:rsid w:val="000A6CBB"/>
    <w:rsid w:val="000A7AE9"/>
    <w:rsid w:val="000B1FC5"/>
    <w:rsid w:val="000B2894"/>
    <w:rsid w:val="000B2A42"/>
    <w:rsid w:val="000B2F7D"/>
    <w:rsid w:val="000B302C"/>
    <w:rsid w:val="000B3418"/>
    <w:rsid w:val="000B3612"/>
    <w:rsid w:val="000B3A02"/>
    <w:rsid w:val="000B3E2E"/>
    <w:rsid w:val="000B4DCC"/>
    <w:rsid w:val="000B58FC"/>
    <w:rsid w:val="000B671E"/>
    <w:rsid w:val="000B7036"/>
    <w:rsid w:val="000B7B80"/>
    <w:rsid w:val="000C07DA"/>
    <w:rsid w:val="000C09A3"/>
    <w:rsid w:val="000C0F24"/>
    <w:rsid w:val="000C105E"/>
    <w:rsid w:val="000C2596"/>
    <w:rsid w:val="000C2811"/>
    <w:rsid w:val="000C2B14"/>
    <w:rsid w:val="000C31DA"/>
    <w:rsid w:val="000C3D16"/>
    <w:rsid w:val="000C535E"/>
    <w:rsid w:val="000C53D3"/>
    <w:rsid w:val="000C6864"/>
    <w:rsid w:val="000C69D0"/>
    <w:rsid w:val="000C6F44"/>
    <w:rsid w:val="000C78B7"/>
    <w:rsid w:val="000D0380"/>
    <w:rsid w:val="000D094C"/>
    <w:rsid w:val="000D13ED"/>
    <w:rsid w:val="000D2267"/>
    <w:rsid w:val="000D2AB2"/>
    <w:rsid w:val="000D53E2"/>
    <w:rsid w:val="000D5466"/>
    <w:rsid w:val="000D5BD9"/>
    <w:rsid w:val="000D6759"/>
    <w:rsid w:val="000E1BA5"/>
    <w:rsid w:val="000E3372"/>
    <w:rsid w:val="000E3381"/>
    <w:rsid w:val="000E3555"/>
    <w:rsid w:val="000E3B04"/>
    <w:rsid w:val="000E415E"/>
    <w:rsid w:val="000E6048"/>
    <w:rsid w:val="000E6EAD"/>
    <w:rsid w:val="000F067B"/>
    <w:rsid w:val="000F0CEB"/>
    <w:rsid w:val="000F42D0"/>
    <w:rsid w:val="000F4F47"/>
    <w:rsid w:val="000F55D6"/>
    <w:rsid w:val="000F5AD4"/>
    <w:rsid w:val="000F6CB3"/>
    <w:rsid w:val="000F77A4"/>
    <w:rsid w:val="000F7874"/>
    <w:rsid w:val="00102244"/>
    <w:rsid w:val="00102C5F"/>
    <w:rsid w:val="00103166"/>
    <w:rsid w:val="0010476E"/>
    <w:rsid w:val="001048B0"/>
    <w:rsid w:val="00105C8D"/>
    <w:rsid w:val="00106887"/>
    <w:rsid w:val="00106DAA"/>
    <w:rsid w:val="00107CC1"/>
    <w:rsid w:val="00110290"/>
    <w:rsid w:val="001106EE"/>
    <w:rsid w:val="00110D8D"/>
    <w:rsid w:val="00111DD1"/>
    <w:rsid w:val="001132E4"/>
    <w:rsid w:val="001135AF"/>
    <w:rsid w:val="00113A2F"/>
    <w:rsid w:val="00114821"/>
    <w:rsid w:val="00115076"/>
    <w:rsid w:val="00115108"/>
    <w:rsid w:val="00115638"/>
    <w:rsid w:val="0011569D"/>
    <w:rsid w:val="0011663F"/>
    <w:rsid w:val="00117F0B"/>
    <w:rsid w:val="00120205"/>
    <w:rsid w:val="001208B1"/>
    <w:rsid w:val="00122C59"/>
    <w:rsid w:val="001231AD"/>
    <w:rsid w:val="0012325A"/>
    <w:rsid w:val="00124FA2"/>
    <w:rsid w:val="00126BE6"/>
    <w:rsid w:val="0013033B"/>
    <w:rsid w:val="00130533"/>
    <w:rsid w:val="001314BA"/>
    <w:rsid w:val="00132964"/>
    <w:rsid w:val="0013339F"/>
    <w:rsid w:val="00133642"/>
    <w:rsid w:val="00134ABB"/>
    <w:rsid w:val="00134E94"/>
    <w:rsid w:val="00135D41"/>
    <w:rsid w:val="00136981"/>
    <w:rsid w:val="00136DFA"/>
    <w:rsid w:val="001372B7"/>
    <w:rsid w:val="0013775B"/>
    <w:rsid w:val="00140047"/>
    <w:rsid w:val="00140830"/>
    <w:rsid w:val="00140954"/>
    <w:rsid w:val="0014270B"/>
    <w:rsid w:val="001428D4"/>
    <w:rsid w:val="00142C84"/>
    <w:rsid w:val="001435E6"/>
    <w:rsid w:val="00143E2E"/>
    <w:rsid w:val="00145FC3"/>
    <w:rsid w:val="00146604"/>
    <w:rsid w:val="00147DF2"/>
    <w:rsid w:val="00147EAD"/>
    <w:rsid w:val="00150746"/>
    <w:rsid w:val="00150A5C"/>
    <w:rsid w:val="00150E71"/>
    <w:rsid w:val="00151647"/>
    <w:rsid w:val="00152544"/>
    <w:rsid w:val="00154627"/>
    <w:rsid w:val="00154810"/>
    <w:rsid w:val="0015489D"/>
    <w:rsid w:val="001550D7"/>
    <w:rsid w:val="00157329"/>
    <w:rsid w:val="001615FF"/>
    <w:rsid w:val="00162F9A"/>
    <w:rsid w:val="00162F9C"/>
    <w:rsid w:val="001633F9"/>
    <w:rsid w:val="0016481E"/>
    <w:rsid w:val="00165745"/>
    <w:rsid w:val="00165D01"/>
    <w:rsid w:val="00166F9C"/>
    <w:rsid w:val="001673C0"/>
    <w:rsid w:val="001705B6"/>
    <w:rsid w:val="001729CE"/>
    <w:rsid w:val="00173429"/>
    <w:rsid w:val="001735A6"/>
    <w:rsid w:val="001743BB"/>
    <w:rsid w:val="00175B81"/>
    <w:rsid w:val="0017725E"/>
    <w:rsid w:val="00177BD3"/>
    <w:rsid w:val="0018022C"/>
    <w:rsid w:val="001810E8"/>
    <w:rsid w:val="00181BE4"/>
    <w:rsid w:val="00181DC7"/>
    <w:rsid w:val="00181F1C"/>
    <w:rsid w:val="00182758"/>
    <w:rsid w:val="00182E42"/>
    <w:rsid w:val="00182E7E"/>
    <w:rsid w:val="00184063"/>
    <w:rsid w:val="00184AE1"/>
    <w:rsid w:val="001905CE"/>
    <w:rsid w:val="00191161"/>
    <w:rsid w:val="00191351"/>
    <w:rsid w:val="00191666"/>
    <w:rsid w:val="001917E4"/>
    <w:rsid w:val="0019287C"/>
    <w:rsid w:val="00192A5E"/>
    <w:rsid w:val="00193141"/>
    <w:rsid w:val="001945FD"/>
    <w:rsid w:val="0019517D"/>
    <w:rsid w:val="00195382"/>
    <w:rsid w:val="001956F9"/>
    <w:rsid w:val="00195A79"/>
    <w:rsid w:val="00196050"/>
    <w:rsid w:val="00196125"/>
    <w:rsid w:val="00197039"/>
    <w:rsid w:val="001A0B3D"/>
    <w:rsid w:val="001A215D"/>
    <w:rsid w:val="001A6661"/>
    <w:rsid w:val="001B0288"/>
    <w:rsid w:val="001B0434"/>
    <w:rsid w:val="001B1307"/>
    <w:rsid w:val="001B1495"/>
    <w:rsid w:val="001B2CCD"/>
    <w:rsid w:val="001B4CF0"/>
    <w:rsid w:val="001B4D66"/>
    <w:rsid w:val="001B568A"/>
    <w:rsid w:val="001B5D6B"/>
    <w:rsid w:val="001B7146"/>
    <w:rsid w:val="001B765A"/>
    <w:rsid w:val="001C01B8"/>
    <w:rsid w:val="001C0C87"/>
    <w:rsid w:val="001C2ED7"/>
    <w:rsid w:val="001C38EC"/>
    <w:rsid w:val="001C41CA"/>
    <w:rsid w:val="001C43E5"/>
    <w:rsid w:val="001C66B5"/>
    <w:rsid w:val="001C74DB"/>
    <w:rsid w:val="001D00D3"/>
    <w:rsid w:val="001D0640"/>
    <w:rsid w:val="001D0D27"/>
    <w:rsid w:val="001D201C"/>
    <w:rsid w:val="001D25E2"/>
    <w:rsid w:val="001D28A0"/>
    <w:rsid w:val="001D2EB5"/>
    <w:rsid w:val="001D2FF4"/>
    <w:rsid w:val="001D33EF"/>
    <w:rsid w:val="001D38D3"/>
    <w:rsid w:val="001D449A"/>
    <w:rsid w:val="001D454F"/>
    <w:rsid w:val="001D4A9F"/>
    <w:rsid w:val="001D5AF6"/>
    <w:rsid w:val="001D79E9"/>
    <w:rsid w:val="001E05C1"/>
    <w:rsid w:val="001E0D0F"/>
    <w:rsid w:val="001E164D"/>
    <w:rsid w:val="001E20B5"/>
    <w:rsid w:val="001E2625"/>
    <w:rsid w:val="001E326C"/>
    <w:rsid w:val="001E77EA"/>
    <w:rsid w:val="001F04E3"/>
    <w:rsid w:val="001F11F2"/>
    <w:rsid w:val="001F16FD"/>
    <w:rsid w:val="001F1B84"/>
    <w:rsid w:val="001F2750"/>
    <w:rsid w:val="001F2C55"/>
    <w:rsid w:val="001F3A56"/>
    <w:rsid w:val="001F65E9"/>
    <w:rsid w:val="001F7752"/>
    <w:rsid w:val="001F7F04"/>
    <w:rsid w:val="00201E24"/>
    <w:rsid w:val="00202FD9"/>
    <w:rsid w:val="002045AB"/>
    <w:rsid w:val="002049D5"/>
    <w:rsid w:val="00207AEF"/>
    <w:rsid w:val="00207F1E"/>
    <w:rsid w:val="002101E9"/>
    <w:rsid w:val="0021031C"/>
    <w:rsid w:val="0021239E"/>
    <w:rsid w:val="00213A31"/>
    <w:rsid w:val="00214A14"/>
    <w:rsid w:val="00215192"/>
    <w:rsid w:val="00215286"/>
    <w:rsid w:val="00215364"/>
    <w:rsid w:val="00215659"/>
    <w:rsid w:val="00216715"/>
    <w:rsid w:val="002171A1"/>
    <w:rsid w:val="002171C2"/>
    <w:rsid w:val="00220078"/>
    <w:rsid w:val="00221DC4"/>
    <w:rsid w:val="00223940"/>
    <w:rsid w:val="00223C1F"/>
    <w:rsid w:val="00224A94"/>
    <w:rsid w:val="00224C40"/>
    <w:rsid w:val="0022509C"/>
    <w:rsid w:val="00226934"/>
    <w:rsid w:val="00226BFA"/>
    <w:rsid w:val="00227014"/>
    <w:rsid w:val="0023007F"/>
    <w:rsid w:val="00231AC6"/>
    <w:rsid w:val="00232AEE"/>
    <w:rsid w:val="00233280"/>
    <w:rsid w:val="00234331"/>
    <w:rsid w:val="002346FA"/>
    <w:rsid w:val="00234BB5"/>
    <w:rsid w:val="00235E80"/>
    <w:rsid w:val="00235F77"/>
    <w:rsid w:val="002375A1"/>
    <w:rsid w:val="0024021B"/>
    <w:rsid w:val="0024050C"/>
    <w:rsid w:val="00240B54"/>
    <w:rsid w:val="00241B5A"/>
    <w:rsid w:val="00242A5B"/>
    <w:rsid w:val="00243471"/>
    <w:rsid w:val="00243D08"/>
    <w:rsid w:val="002445AB"/>
    <w:rsid w:val="0024489B"/>
    <w:rsid w:val="0024539D"/>
    <w:rsid w:val="002464AB"/>
    <w:rsid w:val="00246C40"/>
    <w:rsid w:val="00252632"/>
    <w:rsid w:val="00253321"/>
    <w:rsid w:val="00253C52"/>
    <w:rsid w:val="002544E3"/>
    <w:rsid w:val="0025751B"/>
    <w:rsid w:val="00257B7D"/>
    <w:rsid w:val="002603F0"/>
    <w:rsid w:val="00261D67"/>
    <w:rsid w:val="0026205B"/>
    <w:rsid w:val="0026243B"/>
    <w:rsid w:val="00262C24"/>
    <w:rsid w:val="002639E4"/>
    <w:rsid w:val="002641BF"/>
    <w:rsid w:val="00264A31"/>
    <w:rsid w:val="00266AEE"/>
    <w:rsid w:val="00271E49"/>
    <w:rsid w:val="002725F6"/>
    <w:rsid w:val="00272F40"/>
    <w:rsid w:val="0027550B"/>
    <w:rsid w:val="00275987"/>
    <w:rsid w:val="002777FF"/>
    <w:rsid w:val="0028013D"/>
    <w:rsid w:val="00281EF9"/>
    <w:rsid w:val="0028221C"/>
    <w:rsid w:val="002845B9"/>
    <w:rsid w:val="00285A80"/>
    <w:rsid w:val="0028670A"/>
    <w:rsid w:val="002867F6"/>
    <w:rsid w:val="00286B4F"/>
    <w:rsid w:val="0028708D"/>
    <w:rsid w:val="00287FB2"/>
    <w:rsid w:val="00287FF9"/>
    <w:rsid w:val="002905FC"/>
    <w:rsid w:val="002914BD"/>
    <w:rsid w:val="00291D1A"/>
    <w:rsid w:val="00293867"/>
    <w:rsid w:val="002939FD"/>
    <w:rsid w:val="00293F8F"/>
    <w:rsid w:val="002940C3"/>
    <w:rsid w:val="00294F9F"/>
    <w:rsid w:val="00295361"/>
    <w:rsid w:val="00296488"/>
    <w:rsid w:val="0029798C"/>
    <w:rsid w:val="002A0D11"/>
    <w:rsid w:val="002A197E"/>
    <w:rsid w:val="002A3046"/>
    <w:rsid w:val="002A3FAD"/>
    <w:rsid w:val="002A4047"/>
    <w:rsid w:val="002A427B"/>
    <w:rsid w:val="002A4476"/>
    <w:rsid w:val="002A60CF"/>
    <w:rsid w:val="002A6AD1"/>
    <w:rsid w:val="002A714B"/>
    <w:rsid w:val="002A7F84"/>
    <w:rsid w:val="002B0605"/>
    <w:rsid w:val="002B0FBB"/>
    <w:rsid w:val="002B116C"/>
    <w:rsid w:val="002B1566"/>
    <w:rsid w:val="002B20CA"/>
    <w:rsid w:val="002B3A22"/>
    <w:rsid w:val="002B3CE1"/>
    <w:rsid w:val="002B41C3"/>
    <w:rsid w:val="002B64DF"/>
    <w:rsid w:val="002B6561"/>
    <w:rsid w:val="002B6886"/>
    <w:rsid w:val="002B7642"/>
    <w:rsid w:val="002B7ADF"/>
    <w:rsid w:val="002C1305"/>
    <w:rsid w:val="002C2154"/>
    <w:rsid w:val="002C27AA"/>
    <w:rsid w:val="002C31D0"/>
    <w:rsid w:val="002C428F"/>
    <w:rsid w:val="002C47FD"/>
    <w:rsid w:val="002C4CAF"/>
    <w:rsid w:val="002C59BA"/>
    <w:rsid w:val="002C5ABF"/>
    <w:rsid w:val="002C660E"/>
    <w:rsid w:val="002C6706"/>
    <w:rsid w:val="002C6BDE"/>
    <w:rsid w:val="002C6D3B"/>
    <w:rsid w:val="002C75DF"/>
    <w:rsid w:val="002C7C1C"/>
    <w:rsid w:val="002D007A"/>
    <w:rsid w:val="002D0180"/>
    <w:rsid w:val="002D2530"/>
    <w:rsid w:val="002D468C"/>
    <w:rsid w:val="002D4C2A"/>
    <w:rsid w:val="002E119C"/>
    <w:rsid w:val="002E2E3F"/>
    <w:rsid w:val="002E4117"/>
    <w:rsid w:val="002E5657"/>
    <w:rsid w:val="002E6752"/>
    <w:rsid w:val="002E752D"/>
    <w:rsid w:val="002E75A4"/>
    <w:rsid w:val="002E7DD9"/>
    <w:rsid w:val="002F0F9A"/>
    <w:rsid w:val="002F11ED"/>
    <w:rsid w:val="002F1AD5"/>
    <w:rsid w:val="002F25F7"/>
    <w:rsid w:val="002F33B6"/>
    <w:rsid w:val="002F40C5"/>
    <w:rsid w:val="002F42CF"/>
    <w:rsid w:val="002F4AEE"/>
    <w:rsid w:val="002F5C08"/>
    <w:rsid w:val="002F6467"/>
    <w:rsid w:val="00300383"/>
    <w:rsid w:val="00300A57"/>
    <w:rsid w:val="00300A78"/>
    <w:rsid w:val="00300CCA"/>
    <w:rsid w:val="003011EE"/>
    <w:rsid w:val="00301BFB"/>
    <w:rsid w:val="0030231A"/>
    <w:rsid w:val="00302BD2"/>
    <w:rsid w:val="00302E9E"/>
    <w:rsid w:val="00302ED6"/>
    <w:rsid w:val="00303129"/>
    <w:rsid w:val="00303871"/>
    <w:rsid w:val="00304300"/>
    <w:rsid w:val="003048A6"/>
    <w:rsid w:val="003059DE"/>
    <w:rsid w:val="00305C79"/>
    <w:rsid w:val="00305EEA"/>
    <w:rsid w:val="0030676F"/>
    <w:rsid w:val="00306DE7"/>
    <w:rsid w:val="00310537"/>
    <w:rsid w:val="003126C3"/>
    <w:rsid w:val="00312DC3"/>
    <w:rsid w:val="0031358E"/>
    <w:rsid w:val="00313802"/>
    <w:rsid w:val="00313DA7"/>
    <w:rsid w:val="00313E51"/>
    <w:rsid w:val="003143AF"/>
    <w:rsid w:val="00314965"/>
    <w:rsid w:val="003151B2"/>
    <w:rsid w:val="003162D3"/>
    <w:rsid w:val="003165FA"/>
    <w:rsid w:val="00316D00"/>
    <w:rsid w:val="0031730D"/>
    <w:rsid w:val="003174E1"/>
    <w:rsid w:val="003204A8"/>
    <w:rsid w:val="00320508"/>
    <w:rsid w:val="00320544"/>
    <w:rsid w:val="0032185E"/>
    <w:rsid w:val="0032369D"/>
    <w:rsid w:val="003236D9"/>
    <w:rsid w:val="00326927"/>
    <w:rsid w:val="003315D3"/>
    <w:rsid w:val="0033177D"/>
    <w:rsid w:val="003324BE"/>
    <w:rsid w:val="00333FB0"/>
    <w:rsid w:val="00334384"/>
    <w:rsid w:val="0033520D"/>
    <w:rsid w:val="00335D29"/>
    <w:rsid w:val="00336A42"/>
    <w:rsid w:val="00336D03"/>
    <w:rsid w:val="0033751D"/>
    <w:rsid w:val="003377EC"/>
    <w:rsid w:val="00341120"/>
    <w:rsid w:val="0034450E"/>
    <w:rsid w:val="00344721"/>
    <w:rsid w:val="0034487B"/>
    <w:rsid w:val="0034509D"/>
    <w:rsid w:val="003453C9"/>
    <w:rsid w:val="00345BE6"/>
    <w:rsid w:val="00353AE9"/>
    <w:rsid w:val="003542B5"/>
    <w:rsid w:val="0035435B"/>
    <w:rsid w:val="00354C38"/>
    <w:rsid w:val="00357EF7"/>
    <w:rsid w:val="003603C7"/>
    <w:rsid w:val="00360A10"/>
    <w:rsid w:val="00360B35"/>
    <w:rsid w:val="003616AC"/>
    <w:rsid w:val="00362271"/>
    <w:rsid w:val="00362B0D"/>
    <w:rsid w:val="00364238"/>
    <w:rsid w:val="00364FC4"/>
    <w:rsid w:val="0036686D"/>
    <w:rsid w:val="0036765C"/>
    <w:rsid w:val="00367AC1"/>
    <w:rsid w:val="003705C2"/>
    <w:rsid w:val="00370B28"/>
    <w:rsid w:val="00373492"/>
    <w:rsid w:val="003761C8"/>
    <w:rsid w:val="00376CA9"/>
    <w:rsid w:val="0037751C"/>
    <w:rsid w:val="003779C7"/>
    <w:rsid w:val="00377A9E"/>
    <w:rsid w:val="00377D36"/>
    <w:rsid w:val="0038093E"/>
    <w:rsid w:val="00380FED"/>
    <w:rsid w:val="0038258A"/>
    <w:rsid w:val="00382F3F"/>
    <w:rsid w:val="00384B77"/>
    <w:rsid w:val="00385268"/>
    <w:rsid w:val="0038597D"/>
    <w:rsid w:val="00385B7C"/>
    <w:rsid w:val="00386245"/>
    <w:rsid w:val="00386B99"/>
    <w:rsid w:val="00386CE1"/>
    <w:rsid w:val="00386F3C"/>
    <w:rsid w:val="003870FC"/>
    <w:rsid w:val="003876AE"/>
    <w:rsid w:val="00387E4F"/>
    <w:rsid w:val="00390A41"/>
    <w:rsid w:val="00391C29"/>
    <w:rsid w:val="003920B5"/>
    <w:rsid w:val="00392403"/>
    <w:rsid w:val="0039248C"/>
    <w:rsid w:val="0039545C"/>
    <w:rsid w:val="00395AB1"/>
    <w:rsid w:val="00395B3E"/>
    <w:rsid w:val="003978A9"/>
    <w:rsid w:val="003A046D"/>
    <w:rsid w:val="003A0769"/>
    <w:rsid w:val="003A2600"/>
    <w:rsid w:val="003A3000"/>
    <w:rsid w:val="003A3575"/>
    <w:rsid w:val="003A4070"/>
    <w:rsid w:val="003A45BA"/>
    <w:rsid w:val="003A682A"/>
    <w:rsid w:val="003A73B9"/>
    <w:rsid w:val="003A7F4E"/>
    <w:rsid w:val="003B0BD5"/>
    <w:rsid w:val="003B0E0A"/>
    <w:rsid w:val="003B0FBA"/>
    <w:rsid w:val="003B147A"/>
    <w:rsid w:val="003B3FB2"/>
    <w:rsid w:val="003B64D3"/>
    <w:rsid w:val="003B760B"/>
    <w:rsid w:val="003C0EFB"/>
    <w:rsid w:val="003C1557"/>
    <w:rsid w:val="003C15C8"/>
    <w:rsid w:val="003C2EEE"/>
    <w:rsid w:val="003C31A5"/>
    <w:rsid w:val="003C5F8A"/>
    <w:rsid w:val="003C6425"/>
    <w:rsid w:val="003C6B8F"/>
    <w:rsid w:val="003C6F2D"/>
    <w:rsid w:val="003D0DDE"/>
    <w:rsid w:val="003D2346"/>
    <w:rsid w:val="003D3D00"/>
    <w:rsid w:val="003D41F3"/>
    <w:rsid w:val="003D4327"/>
    <w:rsid w:val="003D5842"/>
    <w:rsid w:val="003D7273"/>
    <w:rsid w:val="003D7855"/>
    <w:rsid w:val="003D7AAD"/>
    <w:rsid w:val="003D7DC8"/>
    <w:rsid w:val="003E1971"/>
    <w:rsid w:val="003E1A8F"/>
    <w:rsid w:val="003E299A"/>
    <w:rsid w:val="003E3626"/>
    <w:rsid w:val="003E3B83"/>
    <w:rsid w:val="003E41F7"/>
    <w:rsid w:val="003E524D"/>
    <w:rsid w:val="003E5597"/>
    <w:rsid w:val="003E647C"/>
    <w:rsid w:val="003E729E"/>
    <w:rsid w:val="003F0164"/>
    <w:rsid w:val="003F0410"/>
    <w:rsid w:val="003F063E"/>
    <w:rsid w:val="003F0BBD"/>
    <w:rsid w:val="003F0F95"/>
    <w:rsid w:val="003F1075"/>
    <w:rsid w:val="003F1967"/>
    <w:rsid w:val="003F1EA2"/>
    <w:rsid w:val="003F25BD"/>
    <w:rsid w:val="003F29D9"/>
    <w:rsid w:val="003F3191"/>
    <w:rsid w:val="003F34C9"/>
    <w:rsid w:val="003F4567"/>
    <w:rsid w:val="003F48AA"/>
    <w:rsid w:val="003F5079"/>
    <w:rsid w:val="003F5FB4"/>
    <w:rsid w:val="003F6CC2"/>
    <w:rsid w:val="003F7F60"/>
    <w:rsid w:val="004003A5"/>
    <w:rsid w:val="004009EA"/>
    <w:rsid w:val="004010A3"/>
    <w:rsid w:val="004032F6"/>
    <w:rsid w:val="004044D8"/>
    <w:rsid w:val="0040500C"/>
    <w:rsid w:val="00405316"/>
    <w:rsid w:val="00405932"/>
    <w:rsid w:val="004059E0"/>
    <w:rsid w:val="00405CFF"/>
    <w:rsid w:val="00406098"/>
    <w:rsid w:val="0041067E"/>
    <w:rsid w:val="00410F0A"/>
    <w:rsid w:val="00410F1F"/>
    <w:rsid w:val="00411328"/>
    <w:rsid w:val="0041196E"/>
    <w:rsid w:val="00411C59"/>
    <w:rsid w:val="00411FE2"/>
    <w:rsid w:val="004123D8"/>
    <w:rsid w:val="004129D4"/>
    <w:rsid w:val="00413801"/>
    <w:rsid w:val="00413A7A"/>
    <w:rsid w:val="00413D76"/>
    <w:rsid w:val="00413E1F"/>
    <w:rsid w:val="0041445C"/>
    <w:rsid w:val="004145EB"/>
    <w:rsid w:val="00414F4D"/>
    <w:rsid w:val="00415D08"/>
    <w:rsid w:val="00416015"/>
    <w:rsid w:val="00416A55"/>
    <w:rsid w:val="00421215"/>
    <w:rsid w:val="0042150C"/>
    <w:rsid w:val="00422073"/>
    <w:rsid w:val="00422778"/>
    <w:rsid w:val="00427AEB"/>
    <w:rsid w:val="004301CE"/>
    <w:rsid w:val="004304D9"/>
    <w:rsid w:val="004310E6"/>
    <w:rsid w:val="00432855"/>
    <w:rsid w:val="00432E69"/>
    <w:rsid w:val="00433454"/>
    <w:rsid w:val="004363AB"/>
    <w:rsid w:val="0044084E"/>
    <w:rsid w:val="004412D3"/>
    <w:rsid w:val="0044234A"/>
    <w:rsid w:val="004437D4"/>
    <w:rsid w:val="0044395F"/>
    <w:rsid w:val="004441CB"/>
    <w:rsid w:val="00444786"/>
    <w:rsid w:val="00446D80"/>
    <w:rsid w:val="00447BE7"/>
    <w:rsid w:val="00447FBC"/>
    <w:rsid w:val="00453C45"/>
    <w:rsid w:val="004549F5"/>
    <w:rsid w:val="004556D0"/>
    <w:rsid w:val="004562ED"/>
    <w:rsid w:val="00456678"/>
    <w:rsid w:val="004568A0"/>
    <w:rsid w:val="00465224"/>
    <w:rsid w:val="004664AE"/>
    <w:rsid w:val="00466860"/>
    <w:rsid w:val="00466CA6"/>
    <w:rsid w:val="00466E2D"/>
    <w:rsid w:val="00471B33"/>
    <w:rsid w:val="00472950"/>
    <w:rsid w:val="004733C6"/>
    <w:rsid w:val="00474988"/>
    <w:rsid w:val="004768C4"/>
    <w:rsid w:val="0047719A"/>
    <w:rsid w:val="00477FC7"/>
    <w:rsid w:val="00477FD9"/>
    <w:rsid w:val="004807E8"/>
    <w:rsid w:val="004809DB"/>
    <w:rsid w:val="0048118A"/>
    <w:rsid w:val="004813EE"/>
    <w:rsid w:val="004816B5"/>
    <w:rsid w:val="00482812"/>
    <w:rsid w:val="00482A95"/>
    <w:rsid w:val="00482AAE"/>
    <w:rsid w:val="00482E12"/>
    <w:rsid w:val="00483433"/>
    <w:rsid w:val="00485282"/>
    <w:rsid w:val="00485938"/>
    <w:rsid w:val="0048637A"/>
    <w:rsid w:val="004865C6"/>
    <w:rsid w:val="00486E9B"/>
    <w:rsid w:val="004871F9"/>
    <w:rsid w:val="00490666"/>
    <w:rsid w:val="004918B6"/>
    <w:rsid w:val="00491A51"/>
    <w:rsid w:val="00491B2E"/>
    <w:rsid w:val="004929F1"/>
    <w:rsid w:val="00492FC7"/>
    <w:rsid w:val="0049375D"/>
    <w:rsid w:val="004951D5"/>
    <w:rsid w:val="004952FF"/>
    <w:rsid w:val="004973D7"/>
    <w:rsid w:val="004A055F"/>
    <w:rsid w:val="004A093F"/>
    <w:rsid w:val="004A0E15"/>
    <w:rsid w:val="004A1091"/>
    <w:rsid w:val="004A1503"/>
    <w:rsid w:val="004A1CF7"/>
    <w:rsid w:val="004A564F"/>
    <w:rsid w:val="004A5A98"/>
    <w:rsid w:val="004A6FEA"/>
    <w:rsid w:val="004B2270"/>
    <w:rsid w:val="004B607A"/>
    <w:rsid w:val="004B6689"/>
    <w:rsid w:val="004B79DA"/>
    <w:rsid w:val="004B7CA0"/>
    <w:rsid w:val="004B7FA9"/>
    <w:rsid w:val="004C09A5"/>
    <w:rsid w:val="004C0EEC"/>
    <w:rsid w:val="004C158E"/>
    <w:rsid w:val="004C22D2"/>
    <w:rsid w:val="004C3A98"/>
    <w:rsid w:val="004C3FD8"/>
    <w:rsid w:val="004C5006"/>
    <w:rsid w:val="004C577A"/>
    <w:rsid w:val="004C5A51"/>
    <w:rsid w:val="004C6621"/>
    <w:rsid w:val="004C7824"/>
    <w:rsid w:val="004D0003"/>
    <w:rsid w:val="004D09E1"/>
    <w:rsid w:val="004D113A"/>
    <w:rsid w:val="004D20EB"/>
    <w:rsid w:val="004D2275"/>
    <w:rsid w:val="004D2D94"/>
    <w:rsid w:val="004D3005"/>
    <w:rsid w:val="004D3C13"/>
    <w:rsid w:val="004D3DBB"/>
    <w:rsid w:val="004D42CC"/>
    <w:rsid w:val="004D430A"/>
    <w:rsid w:val="004D43CB"/>
    <w:rsid w:val="004D4E40"/>
    <w:rsid w:val="004D5055"/>
    <w:rsid w:val="004D5D5B"/>
    <w:rsid w:val="004D69C5"/>
    <w:rsid w:val="004D6C9A"/>
    <w:rsid w:val="004E0470"/>
    <w:rsid w:val="004E113A"/>
    <w:rsid w:val="004E1FAA"/>
    <w:rsid w:val="004E2266"/>
    <w:rsid w:val="004E38CF"/>
    <w:rsid w:val="004E3C99"/>
    <w:rsid w:val="004E5360"/>
    <w:rsid w:val="004E5ACA"/>
    <w:rsid w:val="004E617D"/>
    <w:rsid w:val="004E6261"/>
    <w:rsid w:val="004E629E"/>
    <w:rsid w:val="004E6E73"/>
    <w:rsid w:val="004E777A"/>
    <w:rsid w:val="004E7943"/>
    <w:rsid w:val="004F01A9"/>
    <w:rsid w:val="004F0423"/>
    <w:rsid w:val="004F07E8"/>
    <w:rsid w:val="004F0BAD"/>
    <w:rsid w:val="004F1A91"/>
    <w:rsid w:val="004F28C0"/>
    <w:rsid w:val="004F30C0"/>
    <w:rsid w:val="004F43F3"/>
    <w:rsid w:val="004F4BC3"/>
    <w:rsid w:val="004F558D"/>
    <w:rsid w:val="004F5EEE"/>
    <w:rsid w:val="004F6476"/>
    <w:rsid w:val="004F6777"/>
    <w:rsid w:val="004F6D98"/>
    <w:rsid w:val="0050005F"/>
    <w:rsid w:val="00500BEC"/>
    <w:rsid w:val="00501575"/>
    <w:rsid w:val="00501DCD"/>
    <w:rsid w:val="005030D9"/>
    <w:rsid w:val="00503299"/>
    <w:rsid w:val="00504E41"/>
    <w:rsid w:val="00504EBC"/>
    <w:rsid w:val="00505071"/>
    <w:rsid w:val="0050558B"/>
    <w:rsid w:val="00507740"/>
    <w:rsid w:val="005105C1"/>
    <w:rsid w:val="0051107B"/>
    <w:rsid w:val="005122D8"/>
    <w:rsid w:val="0051252C"/>
    <w:rsid w:val="0051329A"/>
    <w:rsid w:val="00514421"/>
    <w:rsid w:val="005159D3"/>
    <w:rsid w:val="00515B8D"/>
    <w:rsid w:val="00515C77"/>
    <w:rsid w:val="00516B87"/>
    <w:rsid w:val="00520698"/>
    <w:rsid w:val="00521780"/>
    <w:rsid w:val="00521B92"/>
    <w:rsid w:val="00523178"/>
    <w:rsid w:val="00524032"/>
    <w:rsid w:val="0052437B"/>
    <w:rsid w:val="00524C74"/>
    <w:rsid w:val="00525A83"/>
    <w:rsid w:val="00525FD2"/>
    <w:rsid w:val="005265D0"/>
    <w:rsid w:val="00526F5D"/>
    <w:rsid w:val="0053044A"/>
    <w:rsid w:val="00530AF7"/>
    <w:rsid w:val="00530ED9"/>
    <w:rsid w:val="00531F14"/>
    <w:rsid w:val="00532808"/>
    <w:rsid w:val="00533BE3"/>
    <w:rsid w:val="005344D2"/>
    <w:rsid w:val="0053528A"/>
    <w:rsid w:val="00537420"/>
    <w:rsid w:val="005454BC"/>
    <w:rsid w:val="00545E6D"/>
    <w:rsid w:val="005467C4"/>
    <w:rsid w:val="005504FA"/>
    <w:rsid w:val="005519E8"/>
    <w:rsid w:val="0055312C"/>
    <w:rsid w:val="005536CF"/>
    <w:rsid w:val="00555F00"/>
    <w:rsid w:val="00557B3A"/>
    <w:rsid w:val="00557B97"/>
    <w:rsid w:val="005630BE"/>
    <w:rsid w:val="005641B8"/>
    <w:rsid w:val="005647BA"/>
    <w:rsid w:val="005650F3"/>
    <w:rsid w:val="0056560D"/>
    <w:rsid w:val="0056718A"/>
    <w:rsid w:val="00567533"/>
    <w:rsid w:val="0056790A"/>
    <w:rsid w:val="00567B5B"/>
    <w:rsid w:val="005702AB"/>
    <w:rsid w:val="005704FE"/>
    <w:rsid w:val="00571150"/>
    <w:rsid w:val="005713B9"/>
    <w:rsid w:val="00571B1A"/>
    <w:rsid w:val="00571DC8"/>
    <w:rsid w:val="00572859"/>
    <w:rsid w:val="00573382"/>
    <w:rsid w:val="00573441"/>
    <w:rsid w:val="00574003"/>
    <w:rsid w:val="0057497A"/>
    <w:rsid w:val="00575357"/>
    <w:rsid w:val="0057540A"/>
    <w:rsid w:val="005755B0"/>
    <w:rsid w:val="005759AC"/>
    <w:rsid w:val="00575AD8"/>
    <w:rsid w:val="005768B2"/>
    <w:rsid w:val="00576FB1"/>
    <w:rsid w:val="00577574"/>
    <w:rsid w:val="00580003"/>
    <w:rsid w:val="00580DCD"/>
    <w:rsid w:val="00580FC5"/>
    <w:rsid w:val="0058244B"/>
    <w:rsid w:val="005839A5"/>
    <w:rsid w:val="00584BAB"/>
    <w:rsid w:val="005860AB"/>
    <w:rsid w:val="00587D57"/>
    <w:rsid w:val="0059006A"/>
    <w:rsid w:val="005905AF"/>
    <w:rsid w:val="00590ED1"/>
    <w:rsid w:val="00591587"/>
    <w:rsid w:val="00592A08"/>
    <w:rsid w:val="005933F2"/>
    <w:rsid w:val="00593716"/>
    <w:rsid w:val="00594020"/>
    <w:rsid w:val="00595865"/>
    <w:rsid w:val="00595B87"/>
    <w:rsid w:val="00596AC4"/>
    <w:rsid w:val="00597379"/>
    <w:rsid w:val="00597BF9"/>
    <w:rsid w:val="005A03D0"/>
    <w:rsid w:val="005A0B6F"/>
    <w:rsid w:val="005A1A60"/>
    <w:rsid w:val="005A1E31"/>
    <w:rsid w:val="005A2CFE"/>
    <w:rsid w:val="005A42BC"/>
    <w:rsid w:val="005A439D"/>
    <w:rsid w:val="005A7134"/>
    <w:rsid w:val="005A740A"/>
    <w:rsid w:val="005A7C3D"/>
    <w:rsid w:val="005A7E70"/>
    <w:rsid w:val="005B0C57"/>
    <w:rsid w:val="005B43DB"/>
    <w:rsid w:val="005B446D"/>
    <w:rsid w:val="005B4B01"/>
    <w:rsid w:val="005B4CA5"/>
    <w:rsid w:val="005B5981"/>
    <w:rsid w:val="005B63C0"/>
    <w:rsid w:val="005B646D"/>
    <w:rsid w:val="005B6A28"/>
    <w:rsid w:val="005B768C"/>
    <w:rsid w:val="005C086D"/>
    <w:rsid w:val="005C4022"/>
    <w:rsid w:val="005C4463"/>
    <w:rsid w:val="005C6D8A"/>
    <w:rsid w:val="005C7242"/>
    <w:rsid w:val="005D1396"/>
    <w:rsid w:val="005D3395"/>
    <w:rsid w:val="005D401C"/>
    <w:rsid w:val="005D4371"/>
    <w:rsid w:val="005D50E4"/>
    <w:rsid w:val="005D73E6"/>
    <w:rsid w:val="005D7462"/>
    <w:rsid w:val="005E0212"/>
    <w:rsid w:val="005E0583"/>
    <w:rsid w:val="005E0603"/>
    <w:rsid w:val="005E28D6"/>
    <w:rsid w:val="005E3BE1"/>
    <w:rsid w:val="005E4DE4"/>
    <w:rsid w:val="005E4DF3"/>
    <w:rsid w:val="005E55C1"/>
    <w:rsid w:val="005E6943"/>
    <w:rsid w:val="005E7743"/>
    <w:rsid w:val="005F139E"/>
    <w:rsid w:val="005F1C7E"/>
    <w:rsid w:val="005F258C"/>
    <w:rsid w:val="005F2E64"/>
    <w:rsid w:val="005F371D"/>
    <w:rsid w:val="005F5074"/>
    <w:rsid w:val="005F7126"/>
    <w:rsid w:val="005F7B58"/>
    <w:rsid w:val="00600BCC"/>
    <w:rsid w:val="00601AC9"/>
    <w:rsid w:val="00602DD6"/>
    <w:rsid w:val="0060362A"/>
    <w:rsid w:val="006062B2"/>
    <w:rsid w:val="006065EA"/>
    <w:rsid w:val="00610136"/>
    <w:rsid w:val="0061019B"/>
    <w:rsid w:val="006119B2"/>
    <w:rsid w:val="00611A51"/>
    <w:rsid w:val="00611AB6"/>
    <w:rsid w:val="0061301D"/>
    <w:rsid w:val="0061310D"/>
    <w:rsid w:val="0061483D"/>
    <w:rsid w:val="006155BA"/>
    <w:rsid w:val="00615842"/>
    <w:rsid w:val="00615884"/>
    <w:rsid w:val="00615B93"/>
    <w:rsid w:val="00615F26"/>
    <w:rsid w:val="00617794"/>
    <w:rsid w:val="006213F2"/>
    <w:rsid w:val="00621640"/>
    <w:rsid w:val="00621A5D"/>
    <w:rsid w:val="00622960"/>
    <w:rsid w:val="00622F39"/>
    <w:rsid w:val="0062328C"/>
    <w:rsid w:val="006236C3"/>
    <w:rsid w:val="00623ABD"/>
    <w:rsid w:val="0062546A"/>
    <w:rsid w:val="00625727"/>
    <w:rsid w:val="00625C50"/>
    <w:rsid w:val="00626327"/>
    <w:rsid w:val="00626380"/>
    <w:rsid w:val="00626BD3"/>
    <w:rsid w:val="0062712F"/>
    <w:rsid w:val="006277A6"/>
    <w:rsid w:val="00630300"/>
    <w:rsid w:val="00631218"/>
    <w:rsid w:val="00631748"/>
    <w:rsid w:val="0063184E"/>
    <w:rsid w:val="006320EA"/>
    <w:rsid w:val="00632208"/>
    <w:rsid w:val="00632277"/>
    <w:rsid w:val="00632CA2"/>
    <w:rsid w:val="00632EF4"/>
    <w:rsid w:val="006338A6"/>
    <w:rsid w:val="00633C40"/>
    <w:rsid w:val="00633DE8"/>
    <w:rsid w:val="006349E5"/>
    <w:rsid w:val="00634C99"/>
    <w:rsid w:val="00635FBB"/>
    <w:rsid w:val="00636497"/>
    <w:rsid w:val="00636B26"/>
    <w:rsid w:val="00636F27"/>
    <w:rsid w:val="00637137"/>
    <w:rsid w:val="00637A48"/>
    <w:rsid w:val="00640F18"/>
    <w:rsid w:val="0064334E"/>
    <w:rsid w:val="006436A2"/>
    <w:rsid w:val="00643BEA"/>
    <w:rsid w:val="00646976"/>
    <w:rsid w:val="00646D15"/>
    <w:rsid w:val="00647B69"/>
    <w:rsid w:val="00647B7E"/>
    <w:rsid w:val="00650A73"/>
    <w:rsid w:val="00650ED0"/>
    <w:rsid w:val="00653FBE"/>
    <w:rsid w:val="006575C5"/>
    <w:rsid w:val="00662F09"/>
    <w:rsid w:val="006651B7"/>
    <w:rsid w:val="00665429"/>
    <w:rsid w:val="00665C2D"/>
    <w:rsid w:val="006662C1"/>
    <w:rsid w:val="0066680F"/>
    <w:rsid w:val="006676AF"/>
    <w:rsid w:val="00667C87"/>
    <w:rsid w:val="00670F04"/>
    <w:rsid w:val="00672192"/>
    <w:rsid w:val="006723A2"/>
    <w:rsid w:val="006725D5"/>
    <w:rsid w:val="00673CF3"/>
    <w:rsid w:val="00673FDB"/>
    <w:rsid w:val="00674489"/>
    <w:rsid w:val="00674A47"/>
    <w:rsid w:val="0067566E"/>
    <w:rsid w:val="0067656C"/>
    <w:rsid w:val="006774C5"/>
    <w:rsid w:val="00677F78"/>
    <w:rsid w:val="00680E58"/>
    <w:rsid w:val="0068101A"/>
    <w:rsid w:val="00684EF4"/>
    <w:rsid w:val="00685674"/>
    <w:rsid w:val="006856BE"/>
    <w:rsid w:val="00685CD1"/>
    <w:rsid w:val="00686BAC"/>
    <w:rsid w:val="00686BFE"/>
    <w:rsid w:val="00690163"/>
    <w:rsid w:val="00690E2E"/>
    <w:rsid w:val="00691B92"/>
    <w:rsid w:val="0069293F"/>
    <w:rsid w:val="00694F51"/>
    <w:rsid w:val="00696682"/>
    <w:rsid w:val="006974A6"/>
    <w:rsid w:val="00697CA6"/>
    <w:rsid w:val="006A0E94"/>
    <w:rsid w:val="006A0EF1"/>
    <w:rsid w:val="006A1678"/>
    <w:rsid w:val="006A1CAE"/>
    <w:rsid w:val="006A2537"/>
    <w:rsid w:val="006A2ACC"/>
    <w:rsid w:val="006A2ED1"/>
    <w:rsid w:val="006A569E"/>
    <w:rsid w:val="006A65A8"/>
    <w:rsid w:val="006A6B1E"/>
    <w:rsid w:val="006B09D2"/>
    <w:rsid w:val="006B22B5"/>
    <w:rsid w:val="006B269F"/>
    <w:rsid w:val="006B3769"/>
    <w:rsid w:val="006B38CC"/>
    <w:rsid w:val="006B42F8"/>
    <w:rsid w:val="006B727C"/>
    <w:rsid w:val="006B7512"/>
    <w:rsid w:val="006C15C2"/>
    <w:rsid w:val="006C1616"/>
    <w:rsid w:val="006C1E65"/>
    <w:rsid w:val="006C22E8"/>
    <w:rsid w:val="006C3097"/>
    <w:rsid w:val="006C416A"/>
    <w:rsid w:val="006C5154"/>
    <w:rsid w:val="006D0BB3"/>
    <w:rsid w:val="006D0DEA"/>
    <w:rsid w:val="006D1C1A"/>
    <w:rsid w:val="006D1D8A"/>
    <w:rsid w:val="006D2E87"/>
    <w:rsid w:val="006D3515"/>
    <w:rsid w:val="006D3F0D"/>
    <w:rsid w:val="006D41D4"/>
    <w:rsid w:val="006D57E5"/>
    <w:rsid w:val="006D5DE1"/>
    <w:rsid w:val="006D61DE"/>
    <w:rsid w:val="006D68DC"/>
    <w:rsid w:val="006D6A55"/>
    <w:rsid w:val="006D781E"/>
    <w:rsid w:val="006E07A9"/>
    <w:rsid w:val="006E0B18"/>
    <w:rsid w:val="006E2137"/>
    <w:rsid w:val="006E2EB2"/>
    <w:rsid w:val="006E3781"/>
    <w:rsid w:val="006E667F"/>
    <w:rsid w:val="006E6B43"/>
    <w:rsid w:val="006F0430"/>
    <w:rsid w:val="006F0EC0"/>
    <w:rsid w:val="006F199B"/>
    <w:rsid w:val="006F1F7B"/>
    <w:rsid w:val="006F222E"/>
    <w:rsid w:val="006F4C0E"/>
    <w:rsid w:val="006F55D7"/>
    <w:rsid w:val="006F5BD9"/>
    <w:rsid w:val="006F5DD7"/>
    <w:rsid w:val="006F6756"/>
    <w:rsid w:val="00700943"/>
    <w:rsid w:val="00701147"/>
    <w:rsid w:val="00702036"/>
    <w:rsid w:val="007029EC"/>
    <w:rsid w:val="0070380F"/>
    <w:rsid w:val="00706C36"/>
    <w:rsid w:val="00707247"/>
    <w:rsid w:val="00707272"/>
    <w:rsid w:val="00707445"/>
    <w:rsid w:val="00707627"/>
    <w:rsid w:val="00707E04"/>
    <w:rsid w:val="00712B31"/>
    <w:rsid w:val="00713013"/>
    <w:rsid w:val="0071535B"/>
    <w:rsid w:val="00715BBD"/>
    <w:rsid w:val="00717E4A"/>
    <w:rsid w:val="00721698"/>
    <w:rsid w:val="00724242"/>
    <w:rsid w:val="007256FD"/>
    <w:rsid w:val="007262C4"/>
    <w:rsid w:val="00727C5C"/>
    <w:rsid w:val="00732431"/>
    <w:rsid w:val="007328F1"/>
    <w:rsid w:val="00733C4E"/>
    <w:rsid w:val="007351F1"/>
    <w:rsid w:val="00735713"/>
    <w:rsid w:val="00735E80"/>
    <w:rsid w:val="00736058"/>
    <w:rsid w:val="00737565"/>
    <w:rsid w:val="00737771"/>
    <w:rsid w:val="007406C2"/>
    <w:rsid w:val="00740A46"/>
    <w:rsid w:val="00740B56"/>
    <w:rsid w:val="00742054"/>
    <w:rsid w:val="007420D2"/>
    <w:rsid w:val="0074241C"/>
    <w:rsid w:val="0074651B"/>
    <w:rsid w:val="007465B3"/>
    <w:rsid w:val="007466CF"/>
    <w:rsid w:val="0074793C"/>
    <w:rsid w:val="00747C8B"/>
    <w:rsid w:val="00747FEA"/>
    <w:rsid w:val="0075000D"/>
    <w:rsid w:val="00750036"/>
    <w:rsid w:val="00750498"/>
    <w:rsid w:val="0075063A"/>
    <w:rsid w:val="0075187F"/>
    <w:rsid w:val="0075191D"/>
    <w:rsid w:val="0075196E"/>
    <w:rsid w:val="0075337E"/>
    <w:rsid w:val="00753B6F"/>
    <w:rsid w:val="00754085"/>
    <w:rsid w:val="0075460B"/>
    <w:rsid w:val="00755D04"/>
    <w:rsid w:val="007562AD"/>
    <w:rsid w:val="00756FCE"/>
    <w:rsid w:val="00761131"/>
    <w:rsid w:val="00761A32"/>
    <w:rsid w:val="00762158"/>
    <w:rsid w:val="00762202"/>
    <w:rsid w:val="00762385"/>
    <w:rsid w:val="0076268C"/>
    <w:rsid w:val="007634D6"/>
    <w:rsid w:val="00763BFA"/>
    <w:rsid w:val="00764F22"/>
    <w:rsid w:val="0076584D"/>
    <w:rsid w:val="0076732E"/>
    <w:rsid w:val="007700DE"/>
    <w:rsid w:val="0077168B"/>
    <w:rsid w:val="00771C96"/>
    <w:rsid w:val="00773A5F"/>
    <w:rsid w:val="007742A2"/>
    <w:rsid w:val="007750E1"/>
    <w:rsid w:val="0077538A"/>
    <w:rsid w:val="00775B22"/>
    <w:rsid w:val="00776788"/>
    <w:rsid w:val="00777086"/>
    <w:rsid w:val="0078161A"/>
    <w:rsid w:val="007818AE"/>
    <w:rsid w:val="00781FEE"/>
    <w:rsid w:val="00783496"/>
    <w:rsid w:val="00785E13"/>
    <w:rsid w:val="00786339"/>
    <w:rsid w:val="00786A30"/>
    <w:rsid w:val="00786DA6"/>
    <w:rsid w:val="00790E9D"/>
    <w:rsid w:val="0079141C"/>
    <w:rsid w:val="00793A12"/>
    <w:rsid w:val="00794924"/>
    <w:rsid w:val="007950DD"/>
    <w:rsid w:val="00795ED6"/>
    <w:rsid w:val="00796012"/>
    <w:rsid w:val="0079642C"/>
    <w:rsid w:val="00796A7F"/>
    <w:rsid w:val="00797583"/>
    <w:rsid w:val="007A06FB"/>
    <w:rsid w:val="007A0C83"/>
    <w:rsid w:val="007A12CD"/>
    <w:rsid w:val="007A27E5"/>
    <w:rsid w:val="007A2BC8"/>
    <w:rsid w:val="007A4D21"/>
    <w:rsid w:val="007A6055"/>
    <w:rsid w:val="007A6CD5"/>
    <w:rsid w:val="007A7460"/>
    <w:rsid w:val="007B145E"/>
    <w:rsid w:val="007B1B58"/>
    <w:rsid w:val="007B2C85"/>
    <w:rsid w:val="007B33C2"/>
    <w:rsid w:val="007B5BE6"/>
    <w:rsid w:val="007B63CB"/>
    <w:rsid w:val="007B73F1"/>
    <w:rsid w:val="007B7584"/>
    <w:rsid w:val="007B761D"/>
    <w:rsid w:val="007B7CB6"/>
    <w:rsid w:val="007C242B"/>
    <w:rsid w:val="007C467C"/>
    <w:rsid w:val="007C4745"/>
    <w:rsid w:val="007C4E05"/>
    <w:rsid w:val="007C6A28"/>
    <w:rsid w:val="007C6C03"/>
    <w:rsid w:val="007C6DA7"/>
    <w:rsid w:val="007D08A0"/>
    <w:rsid w:val="007D3282"/>
    <w:rsid w:val="007D48B2"/>
    <w:rsid w:val="007D6C96"/>
    <w:rsid w:val="007D73F4"/>
    <w:rsid w:val="007D7EDF"/>
    <w:rsid w:val="007D7FFD"/>
    <w:rsid w:val="007E01D3"/>
    <w:rsid w:val="007E12E6"/>
    <w:rsid w:val="007E148F"/>
    <w:rsid w:val="007E1C28"/>
    <w:rsid w:val="007E1DE1"/>
    <w:rsid w:val="007E2590"/>
    <w:rsid w:val="007E2C3C"/>
    <w:rsid w:val="007E2FB4"/>
    <w:rsid w:val="007E371E"/>
    <w:rsid w:val="007E4306"/>
    <w:rsid w:val="007E4509"/>
    <w:rsid w:val="007E5750"/>
    <w:rsid w:val="007E7CE1"/>
    <w:rsid w:val="007F1098"/>
    <w:rsid w:val="007F1480"/>
    <w:rsid w:val="007F1650"/>
    <w:rsid w:val="007F2DB2"/>
    <w:rsid w:val="007F3F94"/>
    <w:rsid w:val="007F43E6"/>
    <w:rsid w:val="007F4A15"/>
    <w:rsid w:val="007F58EA"/>
    <w:rsid w:val="007F6F5D"/>
    <w:rsid w:val="007F7445"/>
    <w:rsid w:val="007F7D9B"/>
    <w:rsid w:val="008000C8"/>
    <w:rsid w:val="008006D3"/>
    <w:rsid w:val="00800C7D"/>
    <w:rsid w:val="0080111F"/>
    <w:rsid w:val="00801BA7"/>
    <w:rsid w:val="00801EDF"/>
    <w:rsid w:val="0080257F"/>
    <w:rsid w:val="00803023"/>
    <w:rsid w:val="008057EB"/>
    <w:rsid w:val="0080631C"/>
    <w:rsid w:val="00806BB1"/>
    <w:rsid w:val="008073DB"/>
    <w:rsid w:val="00807C74"/>
    <w:rsid w:val="00811078"/>
    <w:rsid w:val="00811469"/>
    <w:rsid w:val="00811AA4"/>
    <w:rsid w:val="00814B65"/>
    <w:rsid w:val="00816689"/>
    <w:rsid w:val="00816895"/>
    <w:rsid w:val="00816A99"/>
    <w:rsid w:val="008174E4"/>
    <w:rsid w:val="008179FE"/>
    <w:rsid w:val="00820210"/>
    <w:rsid w:val="00820871"/>
    <w:rsid w:val="00820BFE"/>
    <w:rsid w:val="00822342"/>
    <w:rsid w:val="00823456"/>
    <w:rsid w:val="00824A89"/>
    <w:rsid w:val="008256E7"/>
    <w:rsid w:val="00825854"/>
    <w:rsid w:val="00825BE4"/>
    <w:rsid w:val="008269C7"/>
    <w:rsid w:val="00826BBE"/>
    <w:rsid w:val="00827567"/>
    <w:rsid w:val="00832AB1"/>
    <w:rsid w:val="00832CF9"/>
    <w:rsid w:val="0083458A"/>
    <w:rsid w:val="008345B8"/>
    <w:rsid w:val="0083519B"/>
    <w:rsid w:val="00835441"/>
    <w:rsid w:val="00835F75"/>
    <w:rsid w:val="00837992"/>
    <w:rsid w:val="00840C1D"/>
    <w:rsid w:val="00840E70"/>
    <w:rsid w:val="00840EF9"/>
    <w:rsid w:val="00841993"/>
    <w:rsid w:val="00841ACE"/>
    <w:rsid w:val="00842865"/>
    <w:rsid w:val="0084313F"/>
    <w:rsid w:val="00845D81"/>
    <w:rsid w:val="00847A30"/>
    <w:rsid w:val="0085010F"/>
    <w:rsid w:val="0085018C"/>
    <w:rsid w:val="00851E1E"/>
    <w:rsid w:val="00851F69"/>
    <w:rsid w:val="00851F86"/>
    <w:rsid w:val="008521F5"/>
    <w:rsid w:val="00852848"/>
    <w:rsid w:val="00852974"/>
    <w:rsid w:val="008530FD"/>
    <w:rsid w:val="00855974"/>
    <w:rsid w:val="00855D6F"/>
    <w:rsid w:val="008565D6"/>
    <w:rsid w:val="00856A44"/>
    <w:rsid w:val="00856EC7"/>
    <w:rsid w:val="00857471"/>
    <w:rsid w:val="00860CEB"/>
    <w:rsid w:val="0086146A"/>
    <w:rsid w:val="00862166"/>
    <w:rsid w:val="0086270A"/>
    <w:rsid w:val="008627B1"/>
    <w:rsid w:val="00863576"/>
    <w:rsid w:val="00865447"/>
    <w:rsid w:val="00865A20"/>
    <w:rsid w:val="00866220"/>
    <w:rsid w:val="0087006B"/>
    <w:rsid w:val="008721A2"/>
    <w:rsid w:val="00872A18"/>
    <w:rsid w:val="00873D8C"/>
    <w:rsid w:val="008748EF"/>
    <w:rsid w:val="00876956"/>
    <w:rsid w:val="00876A0B"/>
    <w:rsid w:val="0087719B"/>
    <w:rsid w:val="00877CB9"/>
    <w:rsid w:val="00880F3A"/>
    <w:rsid w:val="00881835"/>
    <w:rsid w:val="00881E34"/>
    <w:rsid w:val="0088247A"/>
    <w:rsid w:val="0088335A"/>
    <w:rsid w:val="00883566"/>
    <w:rsid w:val="008837BD"/>
    <w:rsid w:val="0088399D"/>
    <w:rsid w:val="00885450"/>
    <w:rsid w:val="00885E5A"/>
    <w:rsid w:val="00887043"/>
    <w:rsid w:val="008875E4"/>
    <w:rsid w:val="00887777"/>
    <w:rsid w:val="00887945"/>
    <w:rsid w:val="00887C17"/>
    <w:rsid w:val="00890057"/>
    <w:rsid w:val="00890F5E"/>
    <w:rsid w:val="00890F8C"/>
    <w:rsid w:val="00892244"/>
    <w:rsid w:val="0089271E"/>
    <w:rsid w:val="0089274C"/>
    <w:rsid w:val="00895642"/>
    <w:rsid w:val="00897822"/>
    <w:rsid w:val="00897892"/>
    <w:rsid w:val="00897B56"/>
    <w:rsid w:val="00897D4A"/>
    <w:rsid w:val="00897D97"/>
    <w:rsid w:val="008A007F"/>
    <w:rsid w:val="008A0616"/>
    <w:rsid w:val="008A0CED"/>
    <w:rsid w:val="008A1ED8"/>
    <w:rsid w:val="008A2513"/>
    <w:rsid w:val="008A2B3F"/>
    <w:rsid w:val="008A2E8C"/>
    <w:rsid w:val="008A3831"/>
    <w:rsid w:val="008A3A62"/>
    <w:rsid w:val="008A445E"/>
    <w:rsid w:val="008A4998"/>
    <w:rsid w:val="008A5223"/>
    <w:rsid w:val="008A5836"/>
    <w:rsid w:val="008A6F3B"/>
    <w:rsid w:val="008A7621"/>
    <w:rsid w:val="008A7A75"/>
    <w:rsid w:val="008A7DB4"/>
    <w:rsid w:val="008B0B6D"/>
    <w:rsid w:val="008B2EC2"/>
    <w:rsid w:val="008B35F8"/>
    <w:rsid w:val="008B3B1B"/>
    <w:rsid w:val="008B3CB6"/>
    <w:rsid w:val="008B6D08"/>
    <w:rsid w:val="008B7534"/>
    <w:rsid w:val="008B76FE"/>
    <w:rsid w:val="008B7A5F"/>
    <w:rsid w:val="008C10DC"/>
    <w:rsid w:val="008C223C"/>
    <w:rsid w:val="008C2774"/>
    <w:rsid w:val="008C4583"/>
    <w:rsid w:val="008C49C5"/>
    <w:rsid w:val="008C5549"/>
    <w:rsid w:val="008C5E2D"/>
    <w:rsid w:val="008C60C2"/>
    <w:rsid w:val="008C6217"/>
    <w:rsid w:val="008C6889"/>
    <w:rsid w:val="008C68B2"/>
    <w:rsid w:val="008C7789"/>
    <w:rsid w:val="008D013C"/>
    <w:rsid w:val="008D1CEE"/>
    <w:rsid w:val="008D2DE7"/>
    <w:rsid w:val="008D3267"/>
    <w:rsid w:val="008D3946"/>
    <w:rsid w:val="008D4E2E"/>
    <w:rsid w:val="008D51FE"/>
    <w:rsid w:val="008D6575"/>
    <w:rsid w:val="008D6BFA"/>
    <w:rsid w:val="008D6C33"/>
    <w:rsid w:val="008E023E"/>
    <w:rsid w:val="008E2CD8"/>
    <w:rsid w:val="008E3047"/>
    <w:rsid w:val="008E3BE4"/>
    <w:rsid w:val="008E4F8B"/>
    <w:rsid w:val="008E5F1F"/>
    <w:rsid w:val="008E67B9"/>
    <w:rsid w:val="008E798A"/>
    <w:rsid w:val="008F0C6B"/>
    <w:rsid w:val="008F1CAF"/>
    <w:rsid w:val="008F27B1"/>
    <w:rsid w:val="008F2F1C"/>
    <w:rsid w:val="008F3D66"/>
    <w:rsid w:val="008F47DF"/>
    <w:rsid w:val="008F4F6E"/>
    <w:rsid w:val="008F6CB4"/>
    <w:rsid w:val="008F7F12"/>
    <w:rsid w:val="00900615"/>
    <w:rsid w:val="00900782"/>
    <w:rsid w:val="0090134F"/>
    <w:rsid w:val="00901CF1"/>
    <w:rsid w:val="0090212B"/>
    <w:rsid w:val="00902EA0"/>
    <w:rsid w:val="00904734"/>
    <w:rsid w:val="00904845"/>
    <w:rsid w:val="009053A6"/>
    <w:rsid w:val="009068D5"/>
    <w:rsid w:val="00910B8D"/>
    <w:rsid w:val="00910F2C"/>
    <w:rsid w:val="00912273"/>
    <w:rsid w:val="00912ACE"/>
    <w:rsid w:val="00912DEA"/>
    <w:rsid w:val="00914B1E"/>
    <w:rsid w:val="009161DC"/>
    <w:rsid w:val="00916BFC"/>
    <w:rsid w:val="00920483"/>
    <w:rsid w:val="00921A60"/>
    <w:rsid w:val="009220BA"/>
    <w:rsid w:val="0092304B"/>
    <w:rsid w:val="0092391D"/>
    <w:rsid w:val="0092475A"/>
    <w:rsid w:val="00924D63"/>
    <w:rsid w:val="00924FEE"/>
    <w:rsid w:val="009304A7"/>
    <w:rsid w:val="00930B79"/>
    <w:rsid w:val="0093121C"/>
    <w:rsid w:val="00931608"/>
    <w:rsid w:val="009316C3"/>
    <w:rsid w:val="00931B5F"/>
    <w:rsid w:val="00932902"/>
    <w:rsid w:val="00932F0E"/>
    <w:rsid w:val="00933543"/>
    <w:rsid w:val="00934693"/>
    <w:rsid w:val="00935099"/>
    <w:rsid w:val="009356C4"/>
    <w:rsid w:val="0093660F"/>
    <w:rsid w:val="00937EEB"/>
    <w:rsid w:val="00941033"/>
    <w:rsid w:val="00941513"/>
    <w:rsid w:val="0094161C"/>
    <w:rsid w:val="00942355"/>
    <w:rsid w:val="0094286C"/>
    <w:rsid w:val="009428AB"/>
    <w:rsid w:val="0094331C"/>
    <w:rsid w:val="009435E4"/>
    <w:rsid w:val="00943740"/>
    <w:rsid w:val="00943E48"/>
    <w:rsid w:val="009441FC"/>
    <w:rsid w:val="00945CBB"/>
    <w:rsid w:val="00946CB2"/>
    <w:rsid w:val="00946D16"/>
    <w:rsid w:val="00947EDC"/>
    <w:rsid w:val="009506B7"/>
    <w:rsid w:val="0095192C"/>
    <w:rsid w:val="00951EF1"/>
    <w:rsid w:val="009521D9"/>
    <w:rsid w:val="009524CE"/>
    <w:rsid w:val="00952BA2"/>
    <w:rsid w:val="00953526"/>
    <w:rsid w:val="00954655"/>
    <w:rsid w:val="00955743"/>
    <w:rsid w:val="00956145"/>
    <w:rsid w:val="009567B2"/>
    <w:rsid w:val="009571CC"/>
    <w:rsid w:val="0095730B"/>
    <w:rsid w:val="00957824"/>
    <w:rsid w:val="00957F02"/>
    <w:rsid w:val="00960617"/>
    <w:rsid w:val="00961E6F"/>
    <w:rsid w:val="00963245"/>
    <w:rsid w:val="009636A4"/>
    <w:rsid w:val="00963DA8"/>
    <w:rsid w:val="00963EAE"/>
    <w:rsid w:val="00963FD7"/>
    <w:rsid w:val="00964AC2"/>
    <w:rsid w:val="0096614C"/>
    <w:rsid w:val="00966E90"/>
    <w:rsid w:val="009675D4"/>
    <w:rsid w:val="00967D04"/>
    <w:rsid w:val="009707DE"/>
    <w:rsid w:val="00970D30"/>
    <w:rsid w:val="00970DCF"/>
    <w:rsid w:val="00973DE2"/>
    <w:rsid w:val="0097507B"/>
    <w:rsid w:val="009752F6"/>
    <w:rsid w:val="00975680"/>
    <w:rsid w:val="00975E6F"/>
    <w:rsid w:val="0097667B"/>
    <w:rsid w:val="00980433"/>
    <w:rsid w:val="00980F92"/>
    <w:rsid w:val="00981B11"/>
    <w:rsid w:val="00982259"/>
    <w:rsid w:val="00984439"/>
    <w:rsid w:val="00984B97"/>
    <w:rsid w:val="0098612F"/>
    <w:rsid w:val="00986AA2"/>
    <w:rsid w:val="00986ECC"/>
    <w:rsid w:val="009873B2"/>
    <w:rsid w:val="009901EE"/>
    <w:rsid w:val="00990B70"/>
    <w:rsid w:val="00990BAE"/>
    <w:rsid w:val="009917EC"/>
    <w:rsid w:val="0099208B"/>
    <w:rsid w:val="00992F8B"/>
    <w:rsid w:val="00993381"/>
    <w:rsid w:val="00993652"/>
    <w:rsid w:val="00993717"/>
    <w:rsid w:val="00993944"/>
    <w:rsid w:val="00993E04"/>
    <w:rsid w:val="00993EF8"/>
    <w:rsid w:val="00994246"/>
    <w:rsid w:val="0099570C"/>
    <w:rsid w:val="00996BD7"/>
    <w:rsid w:val="009A190A"/>
    <w:rsid w:val="009A4937"/>
    <w:rsid w:val="009A5E8A"/>
    <w:rsid w:val="009A6722"/>
    <w:rsid w:val="009A6F24"/>
    <w:rsid w:val="009B03C0"/>
    <w:rsid w:val="009B0E7E"/>
    <w:rsid w:val="009B2B32"/>
    <w:rsid w:val="009B3084"/>
    <w:rsid w:val="009B3EAC"/>
    <w:rsid w:val="009B573F"/>
    <w:rsid w:val="009B585E"/>
    <w:rsid w:val="009C1AB7"/>
    <w:rsid w:val="009C2D35"/>
    <w:rsid w:val="009C3E6C"/>
    <w:rsid w:val="009C427F"/>
    <w:rsid w:val="009C451C"/>
    <w:rsid w:val="009C602E"/>
    <w:rsid w:val="009C633E"/>
    <w:rsid w:val="009C67A9"/>
    <w:rsid w:val="009C6D76"/>
    <w:rsid w:val="009C7F62"/>
    <w:rsid w:val="009D0896"/>
    <w:rsid w:val="009D09DF"/>
    <w:rsid w:val="009D0F8F"/>
    <w:rsid w:val="009D1445"/>
    <w:rsid w:val="009D27D5"/>
    <w:rsid w:val="009D2CBE"/>
    <w:rsid w:val="009D35F9"/>
    <w:rsid w:val="009D48AB"/>
    <w:rsid w:val="009D4D5B"/>
    <w:rsid w:val="009D5DAF"/>
    <w:rsid w:val="009E0028"/>
    <w:rsid w:val="009E088C"/>
    <w:rsid w:val="009E11B0"/>
    <w:rsid w:val="009E20D5"/>
    <w:rsid w:val="009E2852"/>
    <w:rsid w:val="009E2C0D"/>
    <w:rsid w:val="009E2D21"/>
    <w:rsid w:val="009E785F"/>
    <w:rsid w:val="009F11D2"/>
    <w:rsid w:val="009F1C85"/>
    <w:rsid w:val="009F338F"/>
    <w:rsid w:val="009F444F"/>
    <w:rsid w:val="009F4B31"/>
    <w:rsid w:val="009F7964"/>
    <w:rsid w:val="009F7AD8"/>
    <w:rsid w:val="00A010ED"/>
    <w:rsid w:val="00A011A1"/>
    <w:rsid w:val="00A01F96"/>
    <w:rsid w:val="00A02833"/>
    <w:rsid w:val="00A02DD3"/>
    <w:rsid w:val="00A031CE"/>
    <w:rsid w:val="00A03AE9"/>
    <w:rsid w:val="00A03EA4"/>
    <w:rsid w:val="00A0458D"/>
    <w:rsid w:val="00A05C27"/>
    <w:rsid w:val="00A07AF0"/>
    <w:rsid w:val="00A10324"/>
    <w:rsid w:val="00A10514"/>
    <w:rsid w:val="00A10BF6"/>
    <w:rsid w:val="00A1165C"/>
    <w:rsid w:val="00A118DB"/>
    <w:rsid w:val="00A13A65"/>
    <w:rsid w:val="00A13D38"/>
    <w:rsid w:val="00A153A7"/>
    <w:rsid w:val="00A15974"/>
    <w:rsid w:val="00A16495"/>
    <w:rsid w:val="00A1667A"/>
    <w:rsid w:val="00A16C83"/>
    <w:rsid w:val="00A16DC8"/>
    <w:rsid w:val="00A20BBD"/>
    <w:rsid w:val="00A20F99"/>
    <w:rsid w:val="00A21C48"/>
    <w:rsid w:val="00A21FD9"/>
    <w:rsid w:val="00A237FE"/>
    <w:rsid w:val="00A23B1C"/>
    <w:rsid w:val="00A244BA"/>
    <w:rsid w:val="00A26153"/>
    <w:rsid w:val="00A2679D"/>
    <w:rsid w:val="00A278CB"/>
    <w:rsid w:val="00A30A84"/>
    <w:rsid w:val="00A31CBE"/>
    <w:rsid w:val="00A31F51"/>
    <w:rsid w:val="00A3225C"/>
    <w:rsid w:val="00A34F2A"/>
    <w:rsid w:val="00A37723"/>
    <w:rsid w:val="00A37D13"/>
    <w:rsid w:val="00A40239"/>
    <w:rsid w:val="00A40F05"/>
    <w:rsid w:val="00A4398B"/>
    <w:rsid w:val="00A456F6"/>
    <w:rsid w:val="00A458D3"/>
    <w:rsid w:val="00A46A40"/>
    <w:rsid w:val="00A47AB8"/>
    <w:rsid w:val="00A5060C"/>
    <w:rsid w:val="00A51BCC"/>
    <w:rsid w:val="00A529B8"/>
    <w:rsid w:val="00A52ABC"/>
    <w:rsid w:val="00A53141"/>
    <w:rsid w:val="00A531FB"/>
    <w:rsid w:val="00A5368F"/>
    <w:rsid w:val="00A54701"/>
    <w:rsid w:val="00A55F24"/>
    <w:rsid w:val="00A56C01"/>
    <w:rsid w:val="00A57AE9"/>
    <w:rsid w:val="00A57B27"/>
    <w:rsid w:val="00A61441"/>
    <w:rsid w:val="00A624B1"/>
    <w:rsid w:val="00A62A0F"/>
    <w:rsid w:val="00A62C41"/>
    <w:rsid w:val="00A64368"/>
    <w:rsid w:val="00A64500"/>
    <w:rsid w:val="00A653C5"/>
    <w:rsid w:val="00A65A93"/>
    <w:rsid w:val="00A667FB"/>
    <w:rsid w:val="00A6705C"/>
    <w:rsid w:val="00A6787C"/>
    <w:rsid w:val="00A7026C"/>
    <w:rsid w:val="00A709D3"/>
    <w:rsid w:val="00A70B73"/>
    <w:rsid w:val="00A71536"/>
    <w:rsid w:val="00A72008"/>
    <w:rsid w:val="00A72026"/>
    <w:rsid w:val="00A7207A"/>
    <w:rsid w:val="00A726CC"/>
    <w:rsid w:val="00A72D3F"/>
    <w:rsid w:val="00A7486B"/>
    <w:rsid w:val="00A74A1D"/>
    <w:rsid w:val="00A7566B"/>
    <w:rsid w:val="00A75759"/>
    <w:rsid w:val="00A76257"/>
    <w:rsid w:val="00A774C0"/>
    <w:rsid w:val="00A77D4A"/>
    <w:rsid w:val="00A77FD8"/>
    <w:rsid w:val="00A80B9C"/>
    <w:rsid w:val="00A823B4"/>
    <w:rsid w:val="00A82ABA"/>
    <w:rsid w:val="00A84233"/>
    <w:rsid w:val="00A84947"/>
    <w:rsid w:val="00A853D2"/>
    <w:rsid w:val="00A864F0"/>
    <w:rsid w:val="00A86CD5"/>
    <w:rsid w:val="00A86F52"/>
    <w:rsid w:val="00A9213E"/>
    <w:rsid w:val="00A92173"/>
    <w:rsid w:val="00A96179"/>
    <w:rsid w:val="00A9756E"/>
    <w:rsid w:val="00A977A6"/>
    <w:rsid w:val="00AA0E95"/>
    <w:rsid w:val="00AA242E"/>
    <w:rsid w:val="00AA2861"/>
    <w:rsid w:val="00AA31E5"/>
    <w:rsid w:val="00AA33FC"/>
    <w:rsid w:val="00AA362D"/>
    <w:rsid w:val="00AA445B"/>
    <w:rsid w:val="00AA57F9"/>
    <w:rsid w:val="00AA5CA2"/>
    <w:rsid w:val="00AA5D66"/>
    <w:rsid w:val="00AA5E24"/>
    <w:rsid w:val="00AA6164"/>
    <w:rsid w:val="00AA6305"/>
    <w:rsid w:val="00AA6DE1"/>
    <w:rsid w:val="00AA6E1A"/>
    <w:rsid w:val="00AA76A7"/>
    <w:rsid w:val="00AA7974"/>
    <w:rsid w:val="00AA7C4D"/>
    <w:rsid w:val="00AB0759"/>
    <w:rsid w:val="00AB0E62"/>
    <w:rsid w:val="00AB1BCD"/>
    <w:rsid w:val="00AB33CB"/>
    <w:rsid w:val="00AB4EFD"/>
    <w:rsid w:val="00AB6361"/>
    <w:rsid w:val="00AC10E2"/>
    <w:rsid w:val="00AC124E"/>
    <w:rsid w:val="00AC1435"/>
    <w:rsid w:val="00AC1A6A"/>
    <w:rsid w:val="00AC2F2C"/>
    <w:rsid w:val="00AC31EF"/>
    <w:rsid w:val="00AC372B"/>
    <w:rsid w:val="00AC381F"/>
    <w:rsid w:val="00AC3EF0"/>
    <w:rsid w:val="00AC4681"/>
    <w:rsid w:val="00AC46DD"/>
    <w:rsid w:val="00AC4DF9"/>
    <w:rsid w:val="00AC56DD"/>
    <w:rsid w:val="00AC5F31"/>
    <w:rsid w:val="00AC6910"/>
    <w:rsid w:val="00AC730C"/>
    <w:rsid w:val="00AC73F8"/>
    <w:rsid w:val="00AC7966"/>
    <w:rsid w:val="00AC7AF4"/>
    <w:rsid w:val="00AC7BA5"/>
    <w:rsid w:val="00AC7E57"/>
    <w:rsid w:val="00AD07F2"/>
    <w:rsid w:val="00AD1865"/>
    <w:rsid w:val="00AD1D71"/>
    <w:rsid w:val="00AD2B11"/>
    <w:rsid w:val="00AD3C59"/>
    <w:rsid w:val="00AD5DED"/>
    <w:rsid w:val="00AD655D"/>
    <w:rsid w:val="00AD6C3B"/>
    <w:rsid w:val="00AD7110"/>
    <w:rsid w:val="00AD751A"/>
    <w:rsid w:val="00AD7D43"/>
    <w:rsid w:val="00AE1F46"/>
    <w:rsid w:val="00AE2066"/>
    <w:rsid w:val="00AE2895"/>
    <w:rsid w:val="00AE505A"/>
    <w:rsid w:val="00AE5448"/>
    <w:rsid w:val="00AE6FC6"/>
    <w:rsid w:val="00AF2287"/>
    <w:rsid w:val="00AF23F4"/>
    <w:rsid w:val="00AF4276"/>
    <w:rsid w:val="00AF4638"/>
    <w:rsid w:val="00AF5955"/>
    <w:rsid w:val="00AF5F85"/>
    <w:rsid w:val="00AF6414"/>
    <w:rsid w:val="00AF6690"/>
    <w:rsid w:val="00AF6D83"/>
    <w:rsid w:val="00AF6E40"/>
    <w:rsid w:val="00AF758D"/>
    <w:rsid w:val="00AF77FA"/>
    <w:rsid w:val="00AF7FF4"/>
    <w:rsid w:val="00B0036A"/>
    <w:rsid w:val="00B0063E"/>
    <w:rsid w:val="00B00CA7"/>
    <w:rsid w:val="00B013D6"/>
    <w:rsid w:val="00B03DB1"/>
    <w:rsid w:val="00B051FB"/>
    <w:rsid w:val="00B05825"/>
    <w:rsid w:val="00B0596B"/>
    <w:rsid w:val="00B05C85"/>
    <w:rsid w:val="00B0602D"/>
    <w:rsid w:val="00B10CF2"/>
    <w:rsid w:val="00B1187F"/>
    <w:rsid w:val="00B11D32"/>
    <w:rsid w:val="00B120C0"/>
    <w:rsid w:val="00B1214D"/>
    <w:rsid w:val="00B12314"/>
    <w:rsid w:val="00B12945"/>
    <w:rsid w:val="00B12DAE"/>
    <w:rsid w:val="00B12EAA"/>
    <w:rsid w:val="00B130BF"/>
    <w:rsid w:val="00B14D15"/>
    <w:rsid w:val="00B15276"/>
    <w:rsid w:val="00B15389"/>
    <w:rsid w:val="00B16A77"/>
    <w:rsid w:val="00B16F1F"/>
    <w:rsid w:val="00B17835"/>
    <w:rsid w:val="00B2116A"/>
    <w:rsid w:val="00B21186"/>
    <w:rsid w:val="00B221ED"/>
    <w:rsid w:val="00B22855"/>
    <w:rsid w:val="00B23299"/>
    <w:rsid w:val="00B234E2"/>
    <w:rsid w:val="00B256C7"/>
    <w:rsid w:val="00B26C4A"/>
    <w:rsid w:val="00B2740B"/>
    <w:rsid w:val="00B30694"/>
    <w:rsid w:val="00B30ECA"/>
    <w:rsid w:val="00B33AB3"/>
    <w:rsid w:val="00B35EE5"/>
    <w:rsid w:val="00B367B3"/>
    <w:rsid w:val="00B371A7"/>
    <w:rsid w:val="00B372E0"/>
    <w:rsid w:val="00B37F85"/>
    <w:rsid w:val="00B40A2E"/>
    <w:rsid w:val="00B412CB"/>
    <w:rsid w:val="00B416B4"/>
    <w:rsid w:val="00B41906"/>
    <w:rsid w:val="00B41ABD"/>
    <w:rsid w:val="00B41F1F"/>
    <w:rsid w:val="00B43898"/>
    <w:rsid w:val="00B44E7F"/>
    <w:rsid w:val="00B45664"/>
    <w:rsid w:val="00B456C5"/>
    <w:rsid w:val="00B46860"/>
    <w:rsid w:val="00B475AD"/>
    <w:rsid w:val="00B50500"/>
    <w:rsid w:val="00B50BD8"/>
    <w:rsid w:val="00B5140C"/>
    <w:rsid w:val="00B51FE5"/>
    <w:rsid w:val="00B52FEC"/>
    <w:rsid w:val="00B533B7"/>
    <w:rsid w:val="00B5386E"/>
    <w:rsid w:val="00B53D72"/>
    <w:rsid w:val="00B548E2"/>
    <w:rsid w:val="00B54C9C"/>
    <w:rsid w:val="00B54EB0"/>
    <w:rsid w:val="00B56591"/>
    <w:rsid w:val="00B56B7E"/>
    <w:rsid w:val="00B578A4"/>
    <w:rsid w:val="00B57E0A"/>
    <w:rsid w:val="00B6031A"/>
    <w:rsid w:val="00B60385"/>
    <w:rsid w:val="00B60804"/>
    <w:rsid w:val="00B60FD6"/>
    <w:rsid w:val="00B6101E"/>
    <w:rsid w:val="00B622AC"/>
    <w:rsid w:val="00B62868"/>
    <w:rsid w:val="00B62D79"/>
    <w:rsid w:val="00B664F8"/>
    <w:rsid w:val="00B66560"/>
    <w:rsid w:val="00B675D7"/>
    <w:rsid w:val="00B714C3"/>
    <w:rsid w:val="00B71A93"/>
    <w:rsid w:val="00B71FFC"/>
    <w:rsid w:val="00B72752"/>
    <w:rsid w:val="00B7295E"/>
    <w:rsid w:val="00B74464"/>
    <w:rsid w:val="00B74CB7"/>
    <w:rsid w:val="00B74F10"/>
    <w:rsid w:val="00B758AA"/>
    <w:rsid w:val="00B7704F"/>
    <w:rsid w:val="00B80C1E"/>
    <w:rsid w:val="00B81AF2"/>
    <w:rsid w:val="00B8213D"/>
    <w:rsid w:val="00B824F1"/>
    <w:rsid w:val="00B830A5"/>
    <w:rsid w:val="00B839F0"/>
    <w:rsid w:val="00B83D16"/>
    <w:rsid w:val="00B85A22"/>
    <w:rsid w:val="00B86B11"/>
    <w:rsid w:val="00B87013"/>
    <w:rsid w:val="00B87369"/>
    <w:rsid w:val="00B87401"/>
    <w:rsid w:val="00B87926"/>
    <w:rsid w:val="00B87D0D"/>
    <w:rsid w:val="00B87D89"/>
    <w:rsid w:val="00B90410"/>
    <w:rsid w:val="00B90455"/>
    <w:rsid w:val="00B90702"/>
    <w:rsid w:val="00B90E02"/>
    <w:rsid w:val="00B92207"/>
    <w:rsid w:val="00B92DCF"/>
    <w:rsid w:val="00B94FD2"/>
    <w:rsid w:val="00B9570A"/>
    <w:rsid w:val="00BA0FF3"/>
    <w:rsid w:val="00BA1F99"/>
    <w:rsid w:val="00BA2674"/>
    <w:rsid w:val="00BA4290"/>
    <w:rsid w:val="00BA472D"/>
    <w:rsid w:val="00BA49DE"/>
    <w:rsid w:val="00BA5BA2"/>
    <w:rsid w:val="00BA5D0D"/>
    <w:rsid w:val="00BA68E5"/>
    <w:rsid w:val="00BA6D72"/>
    <w:rsid w:val="00BB018B"/>
    <w:rsid w:val="00BB0FB6"/>
    <w:rsid w:val="00BB1554"/>
    <w:rsid w:val="00BB3383"/>
    <w:rsid w:val="00BB4956"/>
    <w:rsid w:val="00BB5C2C"/>
    <w:rsid w:val="00BB5D1B"/>
    <w:rsid w:val="00BB5DD9"/>
    <w:rsid w:val="00BC1379"/>
    <w:rsid w:val="00BC1E12"/>
    <w:rsid w:val="00BC23DE"/>
    <w:rsid w:val="00BC3E23"/>
    <w:rsid w:val="00BC4AAA"/>
    <w:rsid w:val="00BC653C"/>
    <w:rsid w:val="00BC68C1"/>
    <w:rsid w:val="00BC7051"/>
    <w:rsid w:val="00BD01CC"/>
    <w:rsid w:val="00BD03E4"/>
    <w:rsid w:val="00BD13CC"/>
    <w:rsid w:val="00BD19BB"/>
    <w:rsid w:val="00BD2564"/>
    <w:rsid w:val="00BD25BC"/>
    <w:rsid w:val="00BD25C7"/>
    <w:rsid w:val="00BD2B1D"/>
    <w:rsid w:val="00BD3002"/>
    <w:rsid w:val="00BD3446"/>
    <w:rsid w:val="00BD376E"/>
    <w:rsid w:val="00BD4808"/>
    <w:rsid w:val="00BD5BB6"/>
    <w:rsid w:val="00BD6E5E"/>
    <w:rsid w:val="00BD7065"/>
    <w:rsid w:val="00BE0411"/>
    <w:rsid w:val="00BE09D1"/>
    <w:rsid w:val="00BE16DB"/>
    <w:rsid w:val="00BE2C46"/>
    <w:rsid w:val="00BE3021"/>
    <w:rsid w:val="00BE3349"/>
    <w:rsid w:val="00BE3533"/>
    <w:rsid w:val="00BE38AC"/>
    <w:rsid w:val="00BE391B"/>
    <w:rsid w:val="00BE3F87"/>
    <w:rsid w:val="00BE4091"/>
    <w:rsid w:val="00BE4A67"/>
    <w:rsid w:val="00BE59DA"/>
    <w:rsid w:val="00BE5A01"/>
    <w:rsid w:val="00BE63E1"/>
    <w:rsid w:val="00BE7D88"/>
    <w:rsid w:val="00BF0AEA"/>
    <w:rsid w:val="00BF0C28"/>
    <w:rsid w:val="00BF11C1"/>
    <w:rsid w:val="00BF174A"/>
    <w:rsid w:val="00BF181D"/>
    <w:rsid w:val="00BF3755"/>
    <w:rsid w:val="00BF386F"/>
    <w:rsid w:val="00BF46CD"/>
    <w:rsid w:val="00BF662F"/>
    <w:rsid w:val="00BF7188"/>
    <w:rsid w:val="00BF7369"/>
    <w:rsid w:val="00BF7493"/>
    <w:rsid w:val="00C00CC9"/>
    <w:rsid w:val="00C0394F"/>
    <w:rsid w:val="00C04756"/>
    <w:rsid w:val="00C048E0"/>
    <w:rsid w:val="00C0602B"/>
    <w:rsid w:val="00C064D6"/>
    <w:rsid w:val="00C065BA"/>
    <w:rsid w:val="00C07402"/>
    <w:rsid w:val="00C07BDF"/>
    <w:rsid w:val="00C07D9F"/>
    <w:rsid w:val="00C11A46"/>
    <w:rsid w:val="00C13298"/>
    <w:rsid w:val="00C13AA2"/>
    <w:rsid w:val="00C14071"/>
    <w:rsid w:val="00C1577D"/>
    <w:rsid w:val="00C15E7A"/>
    <w:rsid w:val="00C16F11"/>
    <w:rsid w:val="00C16FFE"/>
    <w:rsid w:val="00C17ECE"/>
    <w:rsid w:val="00C204A8"/>
    <w:rsid w:val="00C20D64"/>
    <w:rsid w:val="00C2130A"/>
    <w:rsid w:val="00C21C6A"/>
    <w:rsid w:val="00C22A13"/>
    <w:rsid w:val="00C22D96"/>
    <w:rsid w:val="00C22E92"/>
    <w:rsid w:val="00C23931"/>
    <w:rsid w:val="00C23C46"/>
    <w:rsid w:val="00C24557"/>
    <w:rsid w:val="00C24A40"/>
    <w:rsid w:val="00C24FF9"/>
    <w:rsid w:val="00C25958"/>
    <w:rsid w:val="00C30DA0"/>
    <w:rsid w:val="00C310A5"/>
    <w:rsid w:val="00C316C7"/>
    <w:rsid w:val="00C31936"/>
    <w:rsid w:val="00C31E49"/>
    <w:rsid w:val="00C32278"/>
    <w:rsid w:val="00C32C23"/>
    <w:rsid w:val="00C3448A"/>
    <w:rsid w:val="00C37268"/>
    <w:rsid w:val="00C37AAE"/>
    <w:rsid w:val="00C405E3"/>
    <w:rsid w:val="00C40E98"/>
    <w:rsid w:val="00C41927"/>
    <w:rsid w:val="00C43FB2"/>
    <w:rsid w:val="00C47123"/>
    <w:rsid w:val="00C502C5"/>
    <w:rsid w:val="00C510A5"/>
    <w:rsid w:val="00C52099"/>
    <w:rsid w:val="00C53FFC"/>
    <w:rsid w:val="00C553C6"/>
    <w:rsid w:val="00C55991"/>
    <w:rsid w:val="00C5617A"/>
    <w:rsid w:val="00C576D4"/>
    <w:rsid w:val="00C60591"/>
    <w:rsid w:val="00C61539"/>
    <w:rsid w:val="00C625F7"/>
    <w:rsid w:val="00C62C76"/>
    <w:rsid w:val="00C63878"/>
    <w:rsid w:val="00C63E82"/>
    <w:rsid w:val="00C644FF"/>
    <w:rsid w:val="00C64D39"/>
    <w:rsid w:val="00C65AB3"/>
    <w:rsid w:val="00C673A4"/>
    <w:rsid w:val="00C676DF"/>
    <w:rsid w:val="00C705A1"/>
    <w:rsid w:val="00C70A06"/>
    <w:rsid w:val="00C71CAC"/>
    <w:rsid w:val="00C71F09"/>
    <w:rsid w:val="00C721ED"/>
    <w:rsid w:val="00C72B88"/>
    <w:rsid w:val="00C72CE9"/>
    <w:rsid w:val="00C730EB"/>
    <w:rsid w:val="00C74220"/>
    <w:rsid w:val="00C74F11"/>
    <w:rsid w:val="00C7700E"/>
    <w:rsid w:val="00C774E5"/>
    <w:rsid w:val="00C7772C"/>
    <w:rsid w:val="00C77F5E"/>
    <w:rsid w:val="00C80669"/>
    <w:rsid w:val="00C80701"/>
    <w:rsid w:val="00C80E80"/>
    <w:rsid w:val="00C8179F"/>
    <w:rsid w:val="00C81EC7"/>
    <w:rsid w:val="00C82391"/>
    <w:rsid w:val="00C825B6"/>
    <w:rsid w:val="00C82AAA"/>
    <w:rsid w:val="00C836B4"/>
    <w:rsid w:val="00C83852"/>
    <w:rsid w:val="00C838CD"/>
    <w:rsid w:val="00C84CDE"/>
    <w:rsid w:val="00C86845"/>
    <w:rsid w:val="00C86D54"/>
    <w:rsid w:val="00C8742F"/>
    <w:rsid w:val="00C906F3"/>
    <w:rsid w:val="00C90F9F"/>
    <w:rsid w:val="00C914DC"/>
    <w:rsid w:val="00C91500"/>
    <w:rsid w:val="00C91B73"/>
    <w:rsid w:val="00C92381"/>
    <w:rsid w:val="00C931A7"/>
    <w:rsid w:val="00C93D6A"/>
    <w:rsid w:val="00C94875"/>
    <w:rsid w:val="00C94AA8"/>
    <w:rsid w:val="00C94CCD"/>
    <w:rsid w:val="00C9541B"/>
    <w:rsid w:val="00C95711"/>
    <w:rsid w:val="00C96A39"/>
    <w:rsid w:val="00C9794E"/>
    <w:rsid w:val="00C97BC5"/>
    <w:rsid w:val="00C97FB0"/>
    <w:rsid w:val="00CA266E"/>
    <w:rsid w:val="00CA2B4C"/>
    <w:rsid w:val="00CA3B76"/>
    <w:rsid w:val="00CA6887"/>
    <w:rsid w:val="00CA7BB8"/>
    <w:rsid w:val="00CB026D"/>
    <w:rsid w:val="00CB0B8E"/>
    <w:rsid w:val="00CB0CBE"/>
    <w:rsid w:val="00CB1202"/>
    <w:rsid w:val="00CB2BB3"/>
    <w:rsid w:val="00CB3414"/>
    <w:rsid w:val="00CB3836"/>
    <w:rsid w:val="00CB3A14"/>
    <w:rsid w:val="00CB5101"/>
    <w:rsid w:val="00CB5E5D"/>
    <w:rsid w:val="00CB797E"/>
    <w:rsid w:val="00CB7BE7"/>
    <w:rsid w:val="00CC1002"/>
    <w:rsid w:val="00CC240A"/>
    <w:rsid w:val="00CC4665"/>
    <w:rsid w:val="00CC4E1A"/>
    <w:rsid w:val="00CC50F1"/>
    <w:rsid w:val="00CC689C"/>
    <w:rsid w:val="00CC69DB"/>
    <w:rsid w:val="00CC6BBE"/>
    <w:rsid w:val="00CC7434"/>
    <w:rsid w:val="00CD1A1B"/>
    <w:rsid w:val="00CD1A6E"/>
    <w:rsid w:val="00CD1FD8"/>
    <w:rsid w:val="00CD2330"/>
    <w:rsid w:val="00CD33CA"/>
    <w:rsid w:val="00CD3FA2"/>
    <w:rsid w:val="00CD59C4"/>
    <w:rsid w:val="00CD5FC5"/>
    <w:rsid w:val="00CD671B"/>
    <w:rsid w:val="00CD7719"/>
    <w:rsid w:val="00CD7E1C"/>
    <w:rsid w:val="00CE0593"/>
    <w:rsid w:val="00CE07CB"/>
    <w:rsid w:val="00CE1ECE"/>
    <w:rsid w:val="00CE1F21"/>
    <w:rsid w:val="00CE21C7"/>
    <w:rsid w:val="00CE2AE8"/>
    <w:rsid w:val="00CE2F1E"/>
    <w:rsid w:val="00CE4638"/>
    <w:rsid w:val="00CE4937"/>
    <w:rsid w:val="00CE4A7B"/>
    <w:rsid w:val="00CE58C9"/>
    <w:rsid w:val="00CE5BBC"/>
    <w:rsid w:val="00CE5E15"/>
    <w:rsid w:val="00CE70A9"/>
    <w:rsid w:val="00CE7D73"/>
    <w:rsid w:val="00CF0611"/>
    <w:rsid w:val="00CF1D60"/>
    <w:rsid w:val="00CF2966"/>
    <w:rsid w:val="00CF33C8"/>
    <w:rsid w:val="00CF3536"/>
    <w:rsid w:val="00CF3E30"/>
    <w:rsid w:val="00CF49F2"/>
    <w:rsid w:val="00CF4AFD"/>
    <w:rsid w:val="00CF533D"/>
    <w:rsid w:val="00CF554E"/>
    <w:rsid w:val="00CF6EC9"/>
    <w:rsid w:val="00CF7271"/>
    <w:rsid w:val="00CF762D"/>
    <w:rsid w:val="00CF79EE"/>
    <w:rsid w:val="00D004BA"/>
    <w:rsid w:val="00D01114"/>
    <w:rsid w:val="00D01854"/>
    <w:rsid w:val="00D02015"/>
    <w:rsid w:val="00D0301A"/>
    <w:rsid w:val="00D049A1"/>
    <w:rsid w:val="00D04DBB"/>
    <w:rsid w:val="00D057CE"/>
    <w:rsid w:val="00D06DB8"/>
    <w:rsid w:val="00D07D9F"/>
    <w:rsid w:val="00D100DC"/>
    <w:rsid w:val="00D12021"/>
    <w:rsid w:val="00D1272F"/>
    <w:rsid w:val="00D129AB"/>
    <w:rsid w:val="00D12F0C"/>
    <w:rsid w:val="00D13BF9"/>
    <w:rsid w:val="00D15BA7"/>
    <w:rsid w:val="00D1603F"/>
    <w:rsid w:val="00D1607D"/>
    <w:rsid w:val="00D16B3E"/>
    <w:rsid w:val="00D211AE"/>
    <w:rsid w:val="00D219D8"/>
    <w:rsid w:val="00D220B1"/>
    <w:rsid w:val="00D2234B"/>
    <w:rsid w:val="00D2245B"/>
    <w:rsid w:val="00D23D5B"/>
    <w:rsid w:val="00D23E86"/>
    <w:rsid w:val="00D243F8"/>
    <w:rsid w:val="00D24D10"/>
    <w:rsid w:val="00D2561C"/>
    <w:rsid w:val="00D26275"/>
    <w:rsid w:val="00D26C80"/>
    <w:rsid w:val="00D26CF0"/>
    <w:rsid w:val="00D26DDB"/>
    <w:rsid w:val="00D2717A"/>
    <w:rsid w:val="00D31808"/>
    <w:rsid w:val="00D31A23"/>
    <w:rsid w:val="00D32D33"/>
    <w:rsid w:val="00D32F56"/>
    <w:rsid w:val="00D33BFE"/>
    <w:rsid w:val="00D3465A"/>
    <w:rsid w:val="00D36126"/>
    <w:rsid w:val="00D36D12"/>
    <w:rsid w:val="00D41F45"/>
    <w:rsid w:val="00D42596"/>
    <w:rsid w:val="00D43610"/>
    <w:rsid w:val="00D439B4"/>
    <w:rsid w:val="00D443AF"/>
    <w:rsid w:val="00D46D99"/>
    <w:rsid w:val="00D4740C"/>
    <w:rsid w:val="00D479F5"/>
    <w:rsid w:val="00D50A50"/>
    <w:rsid w:val="00D51526"/>
    <w:rsid w:val="00D54CE9"/>
    <w:rsid w:val="00D5673E"/>
    <w:rsid w:val="00D57A1A"/>
    <w:rsid w:val="00D57FD9"/>
    <w:rsid w:val="00D60408"/>
    <w:rsid w:val="00D60729"/>
    <w:rsid w:val="00D6190C"/>
    <w:rsid w:val="00D630B2"/>
    <w:rsid w:val="00D6389E"/>
    <w:rsid w:val="00D64465"/>
    <w:rsid w:val="00D65762"/>
    <w:rsid w:val="00D65F4C"/>
    <w:rsid w:val="00D665BF"/>
    <w:rsid w:val="00D67E07"/>
    <w:rsid w:val="00D70767"/>
    <w:rsid w:val="00D70795"/>
    <w:rsid w:val="00D70951"/>
    <w:rsid w:val="00D71F04"/>
    <w:rsid w:val="00D71FF2"/>
    <w:rsid w:val="00D72531"/>
    <w:rsid w:val="00D737DD"/>
    <w:rsid w:val="00D74200"/>
    <w:rsid w:val="00D74998"/>
    <w:rsid w:val="00D74D23"/>
    <w:rsid w:val="00D7567F"/>
    <w:rsid w:val="00D768AB"/>
    <w:rsid w:val="00D76A6D"/>
    <w:rsid w:val="00D76B6C"/>
    <w:rsid w:val="00D80449"/>
    <w:rsid w:val="00D81FB1"/>
    <w:rsid w:val="00D827BC"/>
    <w:rsid w:val="00D83F77"/>
    <w:rsid w:val="00D8427A"/>
    <w:rsid w:val="00D842E2"/>
    <w:rsid w:val="00D87728"/>
    <w:rsid w:val="00D90CDC"/>
    <w:rsid w:val="00D915AD"/>
    <w:rsid w:val="00D92985"/>
    <w:rsid w:val="00D93265"/>
    <w:rsid w:val="00D94ABE"/>
    <w:rsid w:val="00D94DD4"/>
    <w:rsid w:val="00D9655B"/>
    <w:rsid w:val="00D967B5"/>
    <w:rsid w:val="00D96D06"/>
    <w:rsid w:val="00D96DA6"/>
    <w:rsid w:val="00D97176"/>
    <w:rsid w:val="00D97C43"/>
    <w:rsid w:val="00D97D48"/>
    <w:rsid w:val="00D97DE6"/>
    <w:rsid w:val="00DA056B"/>
    <w:rsid w:val="00DA07AA"/>
    <w:rsid w:val="00DA0A3A"/>
    <w:rsid w:val="00DA0C11"/>
    <w:rsid w:val="00DA27A6"/>
    <w:rsid w:val="00DA2C2F"/>
    <w:rsid w:val="00DA2D7A"/>
    <w:rsid w:val="00DA2D97"/>
    <w:rsid w:val="00DA3480"/>
    <w:rsid w:val="00DA3580"/>
    <w:rsid w:val="00DA484E"/>
    <w:rsid w:val="00DA508B"/>
    <w:rsid w:val="00DB04DF"/>
    <w:rsid w:val="00DB0788"/>
    <w:rsid w:val="00DB0804"/>
    <w:rsid w:val="00DB0D7F"/>
    <w:rsid w:val="00DB0E4D"/>
    <w:rsid w:val="00DB3E54"/>
    <w:rsid w:val="00DB65D2"/>
    <w:rsid w:val="00DB7188"/>
    <w:rsid w:val="00DB758F"/>
    <w:rsid w:val="00DB7CCD"/>
    <w:rsid w:val="00DC0746"/>
    <w:rsid w:val="00DC0794"/>
    <w:rsid w:val="00DC1F44"/>
    <w:rsid w:val="00DC40F0"/>
    <w:rsid w:val="00DC5875"/>
    <w:rsid w:val="00DC603A"/>
    <w:rsid w:val="00DC6BC7"/>
    <w:rsid w:val="00DC78D6"/>
    <w:rsid w:val="00DD2668"/>
    <w:rsid w:val="00DD3295"/>
    <w:rsid w:val="00DD3F52"/>
    <w:rsid w:val="00DD51E3"/>
    <w:rsid w:val="00DD5E08"/>
    <w:rsid w:val="00DD6B4B"/>
    <w:rsid w:val="00DD72B1"/>
    <w:rsid w:val="00DD737E"/>
    <w:rsid w:val="00DE1051"/>
    <w:rsid w:val="00DE1E7C"/>
    <w:rsid w:val="00DE2E19"/>
    <w:rsid w:val="00DE310D"/>
    <w:rsid w:val="00DE355C"/>
    <w:rsid w:val="00DE3FEE"/>
    <w:rsid w:val="00DE44A3"/>
    <w:rsid w:val="00DE4998"/>
    <w:rsid w:val="00DE4C34"/>
    <w:rsid w:val="00DE6887"/>
    <w:rsid w:val="00DE6C17"/>
    <w:rsid w:val="00DE6E1A"/>
    <w:rsid w:val="00DE7F70"/>
    <w:rsid w:val="00DF0372"/>
    <w:rsid w:val="00DF04AF"/>
    <w:rsid w:val="00DF14C1"/>
    <w:rsid w:val="00DF15AF"/>
    <w:rsid w:val="00DF1F04"/>
    <w:rsid w:val="00DF2E45"/>
    <w:rsid w:val="00DF3320"/>
    <w:rsid w:val="00DF416E"/>
    <w:rsid w:val="00DF4882"/>
    <w:rsid w:val="00DF66E8"/>
    <w:rsid w:val="00DF6E78"/>
    <w:rsid w:val="00DF7A93"/>
    <w:rsid w:val="00DF7F15"/>
    <w:rsid w:val="00E00307"/>
    <w:rsid w:val="00E00959"/>
    <w:rsid w:val="00E00D55"/>
    <w:rsid w:val="00E01F3A"/>
    <w:rsid w:val="00E03C48"/>
    <w:rsid w:val="00E043C2"/>
    <w:rsid w:val="00E04400"/>
    <w:rsid w:val="00E053D0"/>
    <w:rsid w:val="00E05658"/>
    <w:rsid w:val="00E05BBC"/>
    <w:rsid w:val="00E05C2B"/>
    <w:rsid w:val="00E068DA"/>
    <w:rsid w:val="00E07B41"/>
    <w:rsid w:val="00E11F9A"/>
    <w:rsid w:val="00E12AB1"/>
    <w:rsid w:val="00E130BD"/>
    <w:rsid w:val="00E1402A"/>
    <w:rsid w:val="00E15CB6"/>
    <w:rsid w:val="00E16AC0"/>
    <w:rsid w:val="00E16AFB"/>
    <w:rsid w:val="00E16C5B"/>
    <w:rsid w:val="00E17384"/>
    <w:rsid w:val="00E17552"/>
    <w:rsid w:val="00E17AC4"/>
    <w:rsid w:val="00E211B3"/>
    <w:rsid w:val="00E21515"/>
    <w:rsid w:val="00E24452"/>
    <w:rsid w:val="00E24D26"/>
    <w:rsid w:val="00E25192"/>
    <w:rsid w:val="00E26F48"/>
    <w:rsid w:val="00E274FE"/>
    <w:rsid w:val="00E27A69"/>
    <w:rsid w:val="00E27D86"/>
    <w:rsid w:val="00E3090A"/>
    <w:rsid w:val="00E30CEB"/>
    <w:rsid w:val="00E30D1F"/>
    <w:rsid w:val="00E31E4D"/>
    <w:rsid w:val="00E31E9A"/>
    <w:rsid w:val="00E31EA6"/>
    <w:rsid w:val="00E323AB"/>
    <w:rsid w:val="00E325E6"/>
    <w:rsid w:val="00E32630"/>
    <w:rsid w:val="00E34091"/>
    <w:rsid w:val="00E34C32"/>
    <w:rsid w:val="00E35A95"/>
    <w:rsid w:val="00E368C7"/>
    <w:rsid w:val="00E4071B"/>
    <w:rsid w:val="00E41CE0"/>
    <w:rsid w:val="00E42001"/>
    <w:rsid w:val="00E42E80"/>
    <w:rsid w:val="00E4355C"/>
    <w:rsid w:val="00E43A83"/>
    <w:rsid w:val="00E452A1"/>
    <w:rsid w:val="00E454FF"/>
    <w:rsid w:val="00E45D9B"/>
    <w:rsid w:val="00E45EEB"/>
    <w:rsid w:val="00E4691B"/>
    <w:rsid w:val="00E46954"/>
    <w:rsid w:val="00E47139"/>
    <w:rsid w:val="00E47608"/>
    <w:rsid w:val="00E50727"/>
    <w:rsid w:val="00E50EA2"/>
    <w:rsid w:val="00E514C2"/>
    <w:rsid w:val="00E51937"/>
    <w:rsid w:val="00E53BF6"/>
    <w:rsid w:val="00E549DF"/>
    <w:rsid w:val="00E54B2C"/>
    <w:rsid w:val="00E568B2"/>
    <w:rsid w:val="00E57014"/>
    <w:rsid w:val="00E6148D"/>
    <w:rsid w:val="00E61A31"/>
    <w:rsid w:val="00E62124"/>
    <w:rsid w:val="00E63424"/>
    <w:rsid w:val="00E63B9D"/>
    <w:rsid w:val="00E63FAA"/>
    <w:rsid w:val="00E648D6"/>
    <w:rsid w:val="00E6716B"/>
    <w:rsid w:val="00E70258"/>
    <w:rsid w:val="00E7031B"/>
    <w:rsid w:val="00E71228"/>
    <w:rsid w:val="00E71458"/>
    <w:rsid w:val="00E718F0"/>
    <w:rsid w:val="00E71C65"/>
    <w:rsid w:val="00E723A7"/>
    <w:rsid w:val="00E73089"/>
    <w:rsid w:val="00E73203"/>
    <w:rsid w:val="00E74A3D"/>
    <w:rsid w:val="00E74AA2"/>
    <w:rsid w:val="00E7538A"/>
    <w:rsid w:val="00E75FB1"/>
    <w:rsid w:val="00E77057"/>
    <w:rsid w:val="00E7760E"/>
    <w:rsid w:val="00E77E13"/>
    <w:rsid w:val="00E80248"/>
    <w:rsid w:val="00E810FB"/>
    <w:rsid w:val="00E8462E"/>
    <w:rsid w:val="00E849EF"/>
    <w:rsid w:val="00E86F6E"/>
    <w:rsid w:val="00E87699"/>
    <w:rsid w:val="00E87C46"/>
    <w:rsid w:val="00E90A88"/>
    <w:rsid w:val="00E9117C"/>
    <w:rsid w:val="00E92986"/>
    <w:rsid w:val="00E949E9"/>
    <w:rsid w:val="00E94F4B"/>
    <w:rsid w:val="00E95967"/>
    <w:rsid w:val="00E95A14"/>
    <w:rsid w:val="00E96100"/>
    <w:rsid w:val="00E97497"/>
    <w:rsid w:val="00E974EC"/>
    <w:rsid w:val="00E979FB"/>
    <w:rsid w:val="00EA0D87"/>
    <w:rsid w:val="00EA1891"/>
    <w:rsid w:val="00EA1C80"/>
    <w:rsid w:val="00EA206C"/>
    <w:rsid w:val="00EA2127"/>
    <w:rsid w:val="00EA226D"/>
    <w:rsid w:val="00EA24FE"/>
    <w:rsid w:val="00EA3DCA"/>
    <w:rsid w:val="00EA4194"/>
    <w:rsid w:val="00EA5BD9"/>
    <w:rsid w:val="00EA6641"/>
    <w:rsid w:val="00EA6A29"/>
    <w:rsid w:val="00EA73DD"/>
    <w:rsid w:val="00EA7FA2"/>
    <w:rsid w:val="00EB125D"/>
    <w:rsid w:val="00EB14F3"/>
    <w:rsid w:val="00EB1575"/>
    <w:rsid w:val="00EB177C"/>
    <w:rsid w:val="00EB323F"/>
    <w:rsid w:val="00EB3529"/>
    <w:rsid w:val="00EB5653"/>
    <w:rsid w:val="00EC1049"/>
    <w:rsid w:val="00EC13A9"/>
    <w:rsid w:val="00EC3E1D"/>
    <w:rsid w:val="00EC44DC"/>
    <w:rsid w:val="00EC6D21"/>
    <w:rsid w:val="00EC779E"/>
    <w:rsid w:val="00EC7BAD"/>
    <w:rsid w:val="00ED0BF2"/>
    <w:rsid w:val="00ED0D30"/>
    <w:rsid w:val="00ED1C07"/>
    <w:rsid w:val="00ED2510"/>
    <w:rsid w:val="00ED256C"/>
    <w:rsid w:val="00ED2FA5"/>
    <w:rsid w:val="00ED3205"/>
    <w:rsid w:val="00ED34C2"/>
    <w:rsid w:val="00ED42B1"/>
    <w:rsid w:val="00ED4888"/>
    <w:rsid w:val="00ED5121"/>
    <w:rsid w:val="00ED5976"/>
    <w:rsid w:val="00ED6B36"/>
    <w:rsid w:val="00ED7E48"/>
    <w:rsid w:val="00EE01BA"/>
    <w:rsid w:val="00EE0A1F"/>
    <w:rsid w:val="00EE0E3D"/>
    <w:rsid w:val="00EE1162"/>
    <w:rsid w:val="00EE502B"/>
    <w:rsid w:val="00EE5D78"/>
    <w:rsid w:val="00EE621C"/>
    <w:rsid w:val="00EE6277"/>
    <w:rsid w:val="00EE7245"/>
    <w:rsid w:val="00EE7615"/>
    <w:rsid w:val="00EE7848"/>
    <w:rsid w:val="00EF0E68"/>
    <w:rsid w:val="00EF1B08"/>
    <w:rsid w:val="00EF1C22"/>
    <w:rsid w:val="00EF2839"/>
    <w:rsid w:val="00EF4408"/>
    <w:rsid w:val="00EF62CD"/>
    <w:rsid w:val="00EF6A5E"/>
    <w:rsid w:val="00EF6A9C"/>
    <w:rsid w:val="00EF72FC"/>
    <w:rsid w:val="00F00C7F"/>
    <w:rsid w:val="00F00D80"/>
    <w:rsid w:val="00F01C1B"/>
    <w:rsid w:val="00F0386F"/>
    <w:rsid w:val="00F052DB"/>
    <w:rsid w:val="00F05684"/>
    <w:rsid w:val="00F05943"/>
    <w:rsid w:val="00F06503"/>
    <w:rsid w:val="00F076D3"/>
    <w:rsid w:val="00F106C6"/>
    <w:rsid w:val="00F10BE9"/>
    <w:rsid w:val="00F11ACB"/>
    <w:rsid w:val="00F122D9"/>
    <w:rsid w:val="00F12820"/>
    <w:rsid w:val="00F12DD7"/>
    <w:rsid w:val="00F12E1F"/>
    <w:rsid w:val="00F13B28"/>
    <w:rsid w:val="00F1492F"/>
    <w:rsid w:val="00F14A83"/>
    <w:rsid w:val="00F14BC0"/>
    <w:rsid w:val="00F14DD9"/>
    <w:rsid w:val="00F159DE"/>
    <w:rsid w:val="00F15D77"/>
    <w:rsid w:val="00F16BD9"/>
    <w:rsid w:val="00F16E52"/>
    <w:rsid w:val="00F17284"/>
    <w:rsid w:val="00F17A42"/>
    <w:rsid w:val="00F17B86"/>
    <w:rsid w:val="00F17FA3"/>
    <w:rsid w:val="00F20792"/>
    <w:rsid w:val="00F224CF"/>
    <w:rsid w:val="00F22875"/>
    <w:rsid w:val="00F23085"/>
    <w:rsid w:val="00F23EB0"/>
    <w:rsid w:val="00F24282"/>
    <w:rsid w:val="00F24CA3"/>
    <w:rsid w:val="00F25E12"/>
    <w:rsid w:val="00F2642F"/>
    <w:rsid w:val="00F27CBB"/>
    <w:rsid w:val="00F27DF0"/>
    <w:rsid w:val="00F30CB3"/>
    <w:rsid w:val="00F31460"/>
    <w:rsid w:val="00F31834"/>
    <w:rsid w:val="00F32370"/>
    <w:rsid w:val="00F335CA"/>
    <w:rsid w:val="00F34456"/>
    <w:rsid w:val="00F35303"/>
    <w:rsid w:val="00F35570"/>
    <w:rsid w:val="00F36438"/>
    <w:rsid w:val="00F375BC"/>
    <w:rsid w:val="00F40A25"/>
    <w:rsid w:val="00F41980"/>
    <w:rsid w:val="00F41A3B"/>
    <w:rsid w:val="00F41E3B"/>
    <w:rsid w:val="00F41E57"/>
    <w:rsid w:val="00F42A2C"/>
    <w:rsid w:val="00F433F6"/>
    <w:rsid w:val="00F434B0"/>
    <w:rsid w:val="00F44238"/>
    <w:rsid w:val="00F4477F"/>
    <w:rsid w:val="00F4522F"/>
    <w:rsid w:val="00F45DD7"/>
    <w:rsid w:val="00F45DF0"/>
    <w:rsid w:val="00F46839"/>
    <w:rsid w:val="00F47E93"/>
    <w:rsid w:val="00F50966"/>
    <w:rsid w:val="00F51440"/>
    <w:rsid w:val="00F5167B"/>
    <w:rsid w:val="00F51CC5"/>
    <w:rsid w:val="00F5233E"/>
    <w:rsid w:val="00F53653"/>
    <w:rsid w:val="00F538C6"/>
    <w:rsid w:val="00F53A65"/>
    <w:rsid w:val="00F54310"/>
    <w:rsid w:val="00F55872"/>
    <w:rsid w:val="00F55D77"/>
    <w:rsid w:val="00F5654F"/>
    <w:rsid w:val="00F5680B"/>
    <w:rsid w:val="00F5698A"/>
    <w:rsid w:val="00F62638"/>
    <w:rsid w:val="00F62B04"/>
    <w:rsid w:val="00F62E9B"/>
    <w:rsid w:val="00F63025"/>
    <w:rsid w:val="00F632EF"/>
    <w:rsid w:val="00F635BF"/>
    <w:rsid w:val="00F63BC2"/>
    <w:rsid w:val="00F64BE0"/>
    <w:rsid w:val="00F64C7A"/>
    <w:rsid w:val="00F650CC"/>
    <w:rsid w:val="00F65216"/>
    <w:rsid w:val="00F66D16"/>
    <w:rsid w:val="00F67CE5"/>
    <w:rsid w:val="00F70BD6"/>
    <w:rsid w:val="00F71281"/>
    <w:rsid w:val="00F75437"/>
    <w:rsid w:val="00F755B5"/>
    <w:rsid w:val="00F75C94"/>
    <w:rsid w:val="00F7651C"/>
    <w:rsid w:val="00F767F7"/>
    <w:rsid w:val="00F76AA2"/>
    <w:rsid w:val="00F76C10"/>
    <w:rsid w:val="00F76F4E"/>
    <w:rsid w:val="00F77246"/>
    <w:rsid w:val="00F83792"/>
    <w:rsid w:val="00F83814"/>
    <w:rsid w:val="00F84A94"/>
    <w:rsid w:val="00F8576D"/>
    <w:rsid w:val="00F86FCA"/>
    <w:rsid w:val="00F878DC"/>
    <w:rsid w:val="00F912AA"/>
    <w:rsid w:val="00F91519"/>
    <w:rsid w:val="00F91626"/>
    <w:rsid w:val="00F91788"/>
    <w:rsid w:val="00F9216E"/>
    <w:rsid w:val="00F924A7"/>
    <w:rsid w:val="00F93EB1"/>
    <w:rsid w:val="00F93F17"/>
    <w:rsid w:val="00F94790"/>
    <w:rsid w:val="00F94EDE"/>
    <w:rsid w:val="00F956C6"/>
    <w:rsid w:val="00F95B14"/>
    <w:rsid w:val="00F9650D"/>
    <w:rsid w:val="00FA0A0A"/>
    <w:rsid w:val="00FA0A58"/>
    <w:rsid w:val="00FA0D37"/>
    <w:rsid w:val="00FA1463"/>
    <w:rsid w:val="00FA1D61"/>
    <w:rsid w:val="00FA1F38"/>
    <w:rsid w:val="00FA3405"/>
    <w:rsid w:val="00FA391A"/>
    <w:rsid w:val="00FA39B8"/>
    <w:rsid w:val="00FA3DE9"/>
    <w:rsid w:val="00FA4A17"/>
    <w:rsid w:val="00FA53E6"/>
    <w:rsid w:val="00FA5572"/>
    <w:rsid w:val="00FA61C5"/>
    <w:rsid w:val="00FA6CF2"/>
    <w:rsid w:val="00FA782D"/>
    <w:rsid w:val="00FA79B3"/>
    <w:rsid w:val="00FB0D12"/>
    <w:rsid w:val="00FB26AD"/>
    <w:rsid w:val="00FB294C"/>
    <w:rsid w:val="00FB310E"/>
    <w:rsid w:val="00FB36D2"/>
    <w:rsid w:val="00FB3827"/>
    <w:rsid w:val="00FB4DA2"/>
    <w:rsid w:val="00FB68CE"/>
    <w:rsid w:val="00FB6F8C"/>
    <w:rsid w:val="00FB751A"/>
    <w:rsid w:val="00FB75EA"/>
    <w:rsid w:val="00FC12E4"/>
    <w:rsid w:val="00FC1964"/>
    <w:rsid w:val="00FC3316"/>
    <w:rsid w:val="00FC3395"/>
    <w:rsid w:val="00FC3F76"/>
    <w:rsid w:val="00FC45C7"/>
    <w:rsid w:val="00FC537C"/>
    <w:rsid w:val="00FC53D8"/>
    <w:rsid w:val="00FC5ADC"/>
    <w:rsid w:val="00FC5BC3"/>
    <w:rsid w:val="00FC5CCC"/>
    <w:rsid w:val="00FC63A2"/>
    <w:rsid w:val="00FC712A"/>
    <w:rsid w:val="00FC746A"/>
    <w:rsid w:val="00FC7509"/>
    <w:rsid w:val="00FC7C11"/>
    <w:rsid w:val="00FD03AE"/>
    <w:rsid w:val="00FD178C"/>
    <w:rsid w:val="00FD270E"/>
    <w:rsid w:val="00FD32B5"/>
    <w:rsid w:val="00FD387D"/>
    <w:rsid w:val="00FD6530"/>
    <w:rsid w:val="00FD67B0"/>
    <w:rsid w:val="00FE15A2"/>
    <w:rsid w:val="00FE1A69"/>
    <w:rsid w:val="00FE1A75"/>
    <w:rsid w:val="00FE2419"/>
    <w:rsid w:val="00FE4212"/>
    <w:rsid w:val="00FE449E"/>
    <w:rsid w:val="00FE5013"/>
    <w:rsid w:val="00FE60C5"/>
    <w:rsid w:val="00FE7CC6"/>
    <w:rsid w:val="00FE7D53"/>
    <w:rsid w:val="00FF35C7"/>
    <w:rsid w:val="00FF377D"/>
    <w:rsid w:val="00FF3CDF"/>
    <w:rsid w:val="00FF3F0F"/>
    <w:rsid w:val="00FF5046"/>
    <w:rsid w:val="00FF664E"/>
    <w:rsid w:val="00FF7046"/>
    <w:rsid w:val="00FF7099"/>
    <w:rsid w:val="00FF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99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5AD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8281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4</Pages>
  <Words>858</Words>
  <Characters>4894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ZGV</cp:lastModifiedBy>
  <cp:revision>8</cp:revision>
  <cp:lastPrinted>2021-03-09T13:53:00Z</cp:lastPrinted>
  <dcterms:created xsi:type="dcterms:W3CDTF">2019-10-29T12:01:00Z</dcterms:created>
  <dcterms:modified xsi:type="dcterms:W3CDTF">2021-03-09T13:53:00Z</dcterms:modified>
</cp:coreProperties>
</file>